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75E1F2" w14:textId="77777777" w:rsidR="008414BB" w:rsidRPr="00EB7A2F" w:rsidRDefault="008414BB" w:rsidP="008414BB">
      <w:pPr>
        <w:rPr>
          <w:rFonts w:ascii="Comic Sans MS" w:hAnsi="Comic Sans MS" w:cs="Arial"/>
          <w:sz w:val="28"/>
          <w:szCs w:val="28"/>
        </w:rPr>
      </w:pPr>
      <w:bookmarkStart w:id="0" w:name="_Hlk101956731"/>
      <w:r w:rsidRPr="00EB7A2F">
        <w:rPr>
          <w:rFonts w:ascii="Comic Sans MS" w:hAnsi="Comic Sans MS" w:cs="Arial"/>
          <w:sz w:val="28"/>
          <w:szCs w:val="28"/>
        </w:rPr>
        <w:t>A. Een e-mailbericht maken en verzenden</w:t>
      </w:r>
    </w:p>
    <w:tbl>
      <w:tblPr>
        <w:tblStyle w:val="Tabelraster"/>
        <w:tblW w:w="867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8674"/>
      </w:tblGrid>
      <w:tr w:rsidR="00AF10F8" w:rsidRPr="00EB7A2F" w14:paraId="22BEFBE4" w14:textId="77777777" w:rsidTr="00D11F8B">
        <w:tc>
          <w:tcPr>
            <w:tcW w:w="7378" w:type="dxa"/>
            <w:shd w:val="clear" w:color="auto" w:fill="auto"/>
          </w:tcPr>
          <w:bookmarkEnd w:id="0"/>
          <w:p w14:paraId="7C494A94" w14:textId="0AB9B361" w:rsidR="001C2194" w:rsidRPr="00EB7A2F" w:rsidRDefault="001C2194" w:rsidP="002050BF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Typ achter Aan het gewenste e-mailadres.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 xml:space="preserve"> E-mailadressen die </w:t>
            </w:r>
            <w:r w:rsidR="00835A16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 xml:space="preserve">u 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 xml:space="preserve">typt achter CC, krijgen een kopie van het </w:t>
            </w:r>
            <w:r w:rsidR="003B1FFC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>e-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>mailbericht</w:t>
            </w:r>
            <w:r w:rsidR="003C2E31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AF10F8" w:rsidRPr="00EB7A2F" w14:paraId="7CF633C3" w14:textId="77777777" w:rsidTr="00D11F8B">
        <w:tc>
          <w:tcPr>
            <w:tcW w:w="7378" w:type="dxa"/>
            <w:shd w:val="clear" w:color="auto" w:fill="auto"/>
          </w:tcPr>
          <w:p w14:paraId="13D21181" w14:textId="0B4AF4D3" w:rsidR="001C2194" w:rsidRPr="00EB7A2F" w:rsidRDefault="001C2194" w:rsidP="002050BF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Klik op</w:t>
            </w:r>
            <w:r w:rsidR="00B87D3F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Nieuwe e-mail. </w:t>
            </w:r>
          </w:p>
        </w:tc>
      </w:tr>
      <w:tr w:rsidR="00AF10F8" w:rsidRPr="00EB7A2F" w14:paraId="2BA7F98E" w14:textId="77777777" w:rsidTr="00D11F8B">
        <w:tc>
          <w:tcPr>
            <w:tcW w:w="7378" w:type="dxa"/>
            <w:shd w:val="clear" w:color="auto" w:fill="auto"/>
          </w:tcPr>
          <w:p w14:paraId="0C2CBEFF" w14:textId="68098E87" w:rsidR="001C2194" w:rsidRPr="00EB7A2F" w:rsidRDefault="001C2194" w:rsidP="002050BF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Open het e-mailprogramma</w:t>
            </w:r>
            <w:r w:rsidR="003C2E31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.</w:t>
            </w:r>
          </w:p>
        </w:tc>
      </w:tr>
      <w:tr w:rsidR="00AF10F8" w:rsidRPr="00EB7A2F" w14:paraId="16409ADF" w14:textId="77777777" w:rsidTr="00D11F8B">
        <w:tc>
          <w:tcPr>
            <w:tcW w:w="7378" w:type="dxa"/>
            <w:shd w:val="clear" w:color="auto" w:fill="auto"/>
          </w:tcPr>
          <w:p w14:paraId="661D89E9" w14:textId="76515C05" w:rsidR="001C2194" w:rsidRPr="00EB7A2F" w:rsidRDefault="001C2194" w:rsidP="002050BF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Klik op Verzenden</w:t>
            </w:r>
            <w:r w:rsidR="003C2E31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.</w:t>
            </w:r>
          </w:p>
        </w:tc>
      </w:tr>
      <w:tr w:rsidR="00AF10F8" w:rsidRPr="00EB7A2F" w14:paraId="635501DD" w14:textId="77777777" w:rsidTr="00D11F8B">
        <w:tc>
          <w:tcPr>
            <w:tcW w:w="7378" w:type="dxa"/>
            <w:shd w:val="clear" w:color="auto" w:fill="auto"/>
          </w:tcPr>
          <w:p w14:paraId="47820DB7" w14:textId="27C8A139" w:rsidR="001C2194" w:rsidRPr="00EB7A2F" w:rsidRDefault="001C2194" w:rsidP="002050BF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Typ</w:t>
            </w:r>
            <w:r w:rsidRPr="00EB7A2F">
              <w:rPr>
                <w:rFonts w:ascii="Comic Sans MS" w:eastAsia="MS Mincho" w:hAnsi="Comic Sans MS" w:cs="Arial"/>
                <w:b/>
                <w:bCs/>
                <w:spacing w:val="5"/>
                <w:sz w:val="28"/>
                <w:szCs w:val="28"/>
              </w:rPr>
              <w:t xml:space="preserve"> 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achter</w:t>
            </w:r>
            <w:r w:rsidRPr="00EB7A2F">
              <w:rPr>
                <w:rFonts w:ascii="Comic Sans MS" w:eastAsia="MS Mincho" w:hAnsi="Comic Sans MS" w:cs="Arial"/>
                <w:b/>
                <w:bCs/>
                <w:spacing w:val="5"/>
                <w:sz w:val="28"/>
                <w:szCs w:val="28"/>
              </w:rPr>
              <w:t xml:space="preserve"> 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Onderwerp waar </w:t>
            </w:r>
            <w:r w:rsidR="00AF10F8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de e-mail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over gaat</w:t>
            </w:r>
            <w:r w:rsidR="003C2E31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.</w:t>
            </w:r>
          </w:p>
        </w:tc>
      </w:tr>
      <w:tr w:rsidR="001C2194" w:rsidRPr="00EB7A2F" w14:paraId="51989E8A" w14:textId="77777777" w:rsidTr="00D11F8B">
        <w:tc>
          <w:tcPr>
            <w:tcW w:w="7378" w:type="dxa"/>
            <w:shd w:val="clear" w:color="auto" w:fill="auto"/>
          </w:tcPr>
          <w:p w14:paraId="4F357A10" w14:textId="239A313E" w:rsidR="001C2194" w:rsidRPr="00EB7A2F" w:rsidRDefault="001C2194" w:rsidP="002050BF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Typ het bericht</w:t>
            </w:r>
            <w:r w:rsidR="003C2E31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.</w:t>
            </w:r>
          </w:p>
        </w:tc>
      </w:tr>
    </w:tbl>
    <w:p w14:paraId="72F35679" w14:textId="551AFF30" w:rsidR="001C2194" w:rsidRPr="00EB7A2F" w:rsidRDefault="001C2194" w:rsidP="00053BB5">
      <w:pPr>
        <w:pStyle w:val="plattetekst"/>
        <w:tabs>
          <w:tab w:val="center" w:pos="-397"/>
          <w:tab w:val="left" w:pos="0"/>
          <w:tab w:val="right" w:leader="dot" w:pos="8731"/>
        </w:tabs>
        <w:rPr>
          <w:rFonts w:ascii="Comic Sans MS" w:hAnsi="Comic Sans MS"/>
          <w:sz w:val="28"/>
          <w:szCs w:val="28"/>
        </w:rPr>
      </w:pPr>
    </w:p>
    <w:p w14:paraId="0C68F1CF" w14:textId="323B4136" w:rsidR="003F4AC0" w:rsidRPr="00EB7A2F" w:rsidRDefault="003F4AC0" w:rsidP="00736A12">
      <w:pPr>
        <w:pStyle w:val="plattetekst"/>
        <w:tabs>
          <w:tab w:val="center" w:pos="-397"/>
          <w:tab w:val="left" w:pos="0"/>
          <w:tab w:val="right" w:leader="dot" w:pos="8731"/>
        </w:tabs>
        <w:rPr>
          <w:rFonts w:ascii="Comic Sans MS" w:hAnsi="Comic Sans MS"/>
          <w:sz w:val="28"/>
          <w:szCs w:val="28"/>
        </w:rPr>
      </w:pPr>
    </w:p>
    <w:p w14:paraId="38EC73BE" w14:textId="77777777" w:rsidR="008414BB" w:rsidRPr="00EB7A2F" w:rsidRDefault="008414BB" w:rsidP="008414BB">
      <w:pPr>
        <w:rPr>
          <w:rFonts w:ascii="Comic Sans MS" w:hAnsi="Comic Sans MS" w:cs="Arial"/>
          <w:sz w:val="28"/>
          <w:szCs w:val="28"/>
        </w:rPr>
      </w:pPr>
      <w:r w:rsidRPr="00EB7A2F">
        <w:rPr>
          <w:rFonts w:ascii="Comic Sans MS" w:hAnsi="Comic Sans MS" w:cs="Arial"/>
          <w:sz w:val="28"/>
          <w:szCs w:val="28"/>
        </w:rPr>
        <w:t>B. Een e-mailbericht beantwoorden</w:t>
      </w:r>
    </w:p>
    <w:tbl>
      <w:tblPr>
        <w:tblStyle w:val="Tabelraster"/>
        <w:tblW w:w="867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8674"/>
      </w:tblGrid>
      <w:tr w:rsidR="00AF10F8" w:rsidRPr="00EB7A2F" w14:paraId="0742451F" w14:textId="77777777" w:rsidTr="00D11F8B">
        <w:tc>
          <w:tcPr>
            <w:tcW w:w="7378" w:type="dxa"/>
            <w:shd w:val="clear" w:color="auto" w:fill="auto"/>
          </w:tcPr>
          <w:p w14:paraId="61D36E7B" w14:textId="5935EEB5" w:rsidR="008414BB" w:rsidRPr="00EB7A2F" w:rsidRDefault="008414BB" w:rsidP="002050BF">
            <w:pPr>
              <w:spacing w:line="240" w:lineRule="auto"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Klik op Verzenden</w:t>
            </w:r>
            <w:r w:rsidR="008F510C" w:rsidRPr="00EB7A2F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.</w:t>
            </w:r>
          </w:p>
        </w:tc>
      </w:tr>
      <w:tr w:rsidR="00AF10F8" w:rsidRPr="00EB7A2F" w14:paraId="1D2EF877" w14:textId="77777777" w:rsidTr="00D11F8B">
        <w:tc>
          <w:tcPr>
            <w:tcW w:w="7378" w:type="dxa"/>
            <w:shd w:val="clear" w:color="auto" w:fill="auto"/>
          </w:tcPr>
          <w:p w14:paraId="146260F9" w14:textId="69C8D8E6" w:rsidR="008414BB" w:rsidRPr="00EB7A2F" w:rsidRDefault="008414BB" w:rsidP="002050BF">
            <w:pPr>
              <w:spacing w:line="240" w:lineRule="auto"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Open het e-mail programma</w:t>
            </w:r>
            <w:r w:rsidR="008F510C" w:rsidRPr="00EB7A2F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.</w:t>
            </w:r>
          </w:p>
        </w:tc>
      </w:tr>
      <w:tr w:rsidR="00AF10F8" w:rsidRPr="00EB7A2F" w14:paraId="1F9B4C92" w14:textId="77777777" w:rsidTr="00D11F8B">
        <w:tc>
          <w:tcPr>
            <w:tcW w:w="7378" w:type="dxa"/>
            <w:shd w:val="clear" w:color="auto" w:fill="auto"/>
          </w:tcPr>
          <w:p w14:paraId="2DFEB610" w14:textId="373FC9CF" w:rsidR="008414BB" w:rsidRPr="00EB7A2F" w:rsidRDefault="008414BB" w:rsidP="002050BF">
            <w:pPr>
              <w:spacing w:line="240" w:lineRule="auto"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Typ het bericht.</w:t>
            </w:r>
          </w:p>
        </w:tc>
      </w:tr>
      <w:tr w:rsidR="00AF10F8" w:rsidRPr="00EB7A2F" w14:paraId="39FA24E8" w14:textId="77777777" w:rsidTr="00D11F8B">
        <w:trPr>
          <w:trHeight w:val="1282"/>
        </w:trPr>
        <w:tc>
          <w:tcPr>
            <w:tcW w:w="7378" w:type="dxa"/>
            <w:shd w:val="clear" w:color="auto" w:fill="auto"/>
          </w:tcPr>
          <w:p w14:paraId="019B3A8C" w14:textId="5E91C510" w:rsidR="007972E4" w:rsidRPr="00EB7A2F" w:rsidRDefault="008414BB" w:rsidP="002050BF">
            <w:pPr>
              <w:spacing w:line="240" w:lineRule="auto"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 xml:space="preserve">Klik op het pictogram </w:t>
            </w:r>
            <w:r w:rsidRPr="00EB7A2F">
              <w:rPr>
                <w:rFonts w:ascii="Comic Sans MS" w:eastAsia="MS Mincho" w:hAnsi="Comic Sans MS" w:cs="Arial"/>
                <w:b/>
                <w:bCs/>
                <w:spacing w:val="0"/>
                <w:sz w:val="28"/>
                <w:szCs w:val="28"/>
              </w:rPr>
              <w:t>Beantwoorden:</w:t>
            </w:r>
            <w:r w:rsidR="00736A12" w:rsidRPr="00EB7A2F">
              <w:rPr>
                <w:rFonts w:ascii="Comic Sans MS" w:eastAsia="MS Mincho" w:hAnsi="Comic Sans MS" w:cs="Arial"/>
                <w:b/>
                <w:bCs/>
                <w:spacing w:val="0"/>
                <w:sz w:val="28"/>
                <w:szCs w:val="28"/>
              </w:rPr>
              <w:t xml:space="preserve"> </w:t>
            </w:r>
          </w:p>
          <w:p w14:paraId="6A0E19A1" w14:textId="718AE828" w:rsidR="008414BB" w:rsidRPr="00EB7A2F" w:rsidRDefault="008414BB" w:rsidP="002050BF">
            <w:pPr>
              <w:spacing w:line="240" w:lineRule="auto"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Als de e-mail </w:t>
            </w:r>
            <w:r w:rsidR="005900DF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aan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meerdere personen is gestuurd, kunt u ook de </w:t>
            </w:r>
            <w:r w:rsidR="005900DF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e-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mail beantwoorden </w:t>
            </w:r>
            <w:r w:rsidR="005900DF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aan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alle betrokkenen.</w:t>
            </w:r>
            <w:r w:rsidR="00162BF1"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</w:t>
            </w:r>
            <w:r w:rsidRPr="00EB7A2F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Klik hiervoor op het pictogram van </w:t>
            </w:r>
            <w:r w:rsidRPr="00EB7A2F">
              <w:rPr>
                <w:rFonts w:ascii="Comic Sans MS" w:eastAsia="MS Mincho" w:hAnsi="Comic Sans MS" w:cs="Arial"/>
                <w:b/>
                <w:bCs/>
                <w:spacing w:val="5"/>
                <w:sz w:val="28"/>
                <w:szCs w:val="28"/>
              </w:rPr>
              <w:t>Allen beantwoorden</w:t>
            </w:r>
            <w:r w:rsidRPr="00EB7A2F">
              <w:rPr>
                <w:rFonts w:ascii="Comic Sans MS" w:eastAsia="MS Mincho" w:hAnsi="Comic Sans MS" w:cs="Arial"/>
                <w:b/>
                <w:bCs/>
                <w:spacing w:val="0"/>
                <w:sz w:val="28"/>
                <w:szCs w:val="28"/>
              </w:rPr>
              <w:t>:</w:t>
            </w:r>
            <w:r w:rsidR="00736A12" w:rsidRPr="00EB7A2F">
              <w:rPr>
                <w:rFonts w:ascii="Comic Sans MS" w:eastAsia="MS Mincho" w:hAnsi="Comic Sans MS" w:cs="Arial"/>
                <w:b/>
                <w:bCs/>
                <w:spacing w:val="0"/>
                <w:sz w:val="28"/>
                <w:szCs w:val="28"/>
              </w:rPr>
              <w:t xml:space="preserve"> </w:t>
            </w:r>
          </w:p>
        </w:tc>
      </w:tr>
      <w:tr w:rsidR="00AF10F8" w:rsidRPr="00EB7A2F" w14:paraId="1B5EBA57" w14:textId="77777777" w:rsidTr="00D11F8B">
        <w:tc>
          <w:tcPr>
            <w:tcW w:w="7378" w:type="dxa"/>
            <w:shd w:val="clear" w:color="auto" w:fill="auto"/>
          </w:tcPr>
          <w:p w14:paraId="4C66B5F1" w14:textId="53383CD0" w:rsidR="008414BB" w:rsidRPr="00EB7A2F" w:rsidRDefault="008414BB" w:rsidP="002050BF">
            <w:pPr>
              <w:spacing w:line="240" w:lineRule="auto"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EB7A2F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 xml:space="preserve">Klik op het e-mailbericht dat u wilt </w:t>
            </w:r>
            <w:r w:rsidR="00AA0FA8" w:rsidRPr="00EB7A2F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be</w:t>
            </w:r>
            <w:r w:rsidRPr="00EB7A2F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antwoorden.</w:t>
            </w:r>
          </w:p>
        </w:tc>
      </w:tr>
    </w:tbl>
    <w:p w14:paraId="7D5B37D9" w14:textId="77777777" w:rsidR="005B4783" w:rsidRPr="008203E6" w:rsidRDefault="005B4783">
      <w:pPr>
        <w:spacing w:line="240" w:lineRule="auto"/>
        <w:rPr>
          <w:rFonts w:cs="Arial"/>
          <w:b/>
          <w:bCs/>
          <w:shd w:val="clear" w:color="auto" w:fill="FFFFFF"/>
        </w:rPr>
      </w:pPr>
      <w:r w:rsidRPr="008203E6">
        <w:rPr>
          <w:rFonts w:cs="Arial"/>
          <w:b/>
          <w:bCs/>
          <w:shd w:val="clear" w:color="auto" w:fill="FFFFFF"/>
        </w:rPr>
        <w:br w:type="page"/>
      </w:r>
    </w:p>
    <w:p w14:paraId="41C090CF" w14:textId="6C07ABEB" w:rsidR="00C67F08" w:rsidRPr="00DD08DE" w:rsidRDefault="001C2194" w:rsidP="00C67F08">
      <w:pPr>
        <w:rPr>
          <w:rFonts w:cs="Arial"/>
          <w:b/>
          <w:bCs/>
          <w:noProof/>
        </w:rPr>
      </w:pPr>
      <w:r>
        <w:rPr>
          <w:rFonts w:cs="Arial"/>
          <w:b/>
          <w:bCs/>
          <w:shd w:val="clear" w:color="auto" w:fill="FFFFFF"/>
        </w:rPr>
        <w:lastRenderedPageBreak/>
        <w:t xml:space="preserve">Informatie </w:t>
      </w:r>
      <w:r w:rsidR="00C67F08" w:rsidRPr="00DD08DE">
        <w:rPr>
          <w:rFonts w:cs="Arial"/>
          <w:b/>
          <w:bCs/>
          <w:shd w:val="clear" w:color="auto" w:fill="FFFFFF"/>
        </w:rPr>
        <w:t>Buurtcentrum Korenbloem</w:t>
      </w:r>
    </w:p>
    <w:p w14:paraId="35C7B942" w14:textId="77B34BEE" w:rsidR="00C67F08" w:rsidRPr="00E65D4A" w:rsidRDefault="00C67F08" w:rsidP="00E65D4A">
      <w:pPr>
        <w:rPr>
          <w:rFonts w:cs="Arial"/>
        </w:rPr>
      </w:pPr>
      <w:r w:rsidRPr="00E65D4A">
        <w:rPr>
          <w:rFonts w:cs="Arial"/>
        </w:rPr>
        <w:t>Ook dit jaar organiseren we weer diverse activiteiten voor alle leeftijdsgroepen, zoals deze cursus voor senioren.</w:t>
      </w:r>
    </w:p>
    <w:p w14:paraId="4A1ADB70" w14:textId="77777777" w:rsidR="00C67F08" w:rsidRDefault="00C67F08" w:rsidP="00C67F08">
      <w:pPr>
        <w:shd w:val="clear" w:color="auto" w:fill="FFFFFF"/>
        <w:spacing w:line="240" w:lineRule="auto"/>
        <w:textAlignment w:val="baseline"/>
        <w:rPr>
          <w:rFonts w:cs="Arial"/>
          <w:color w:val="000000"/>
          <w:spacing w:val="0"/>
        </w:rPr>
      </w:pPr>
    </w:p>
    <w:p w14:paraId="728533DA" w14:textId="77777777" w:rsidR="003F4AC0" w:rsidRDefault="003F4AC0" w:rsidP="00C67F08">
      <w:pPr>
        <w:shd w:val="clear" w:color="auto" w:fill="FFFFFF"/>
        <w:spacing w:line="240" w:lineRule="auto"/>
        <w:textAlignment w:val="baseline"/>
        <w:rPr>
          <w:rFonts w:cs="Arial"/>
          <w:b/>
          <w:bCs/>
          <w:color w:val="000000"/>
          <w:spacing w:val="0"/>
        </w:rPr>
      </w:pPr>
    </w:p>
    <w:p w14:paraId="435F7216" w14:textId="6AEBC8DA" w:rsidR="00C67F08" w:rsidRDefault="001C2194" w:rsidP="00C67F08">
      <w:pPr>
        <w:shd w:val="clear" w:color="auto" w:fill="FFFFFF"/>
        <w:spacing w:line="240" w:lineRule="auto"/>
        <w:textAlignment w:val="baseline"/>
        <w:rPr>
          <w:rFonts w:cs="Arial"/>
          <w:b/>
          <w:bCs/>
          <w:color w:val="000000"/>
          <w:spacing w:val="0"/>
        </w:rPr>
      </w:pPr>
      <w:r>
        <w:rPr>
          <w:rFonts w:cs="Arial"/>
          <w:b/>
          <w:bCs/>
          <w:color w:val="000000"/>
          <w:spacing w:val="0"/>
        </w:rPr>
        <w:t xml:space="preserve">Informatie </w:t>
      </w:r>
      <w:r w:rsidR="00C67F08" w:rsidRPr="00DD08DE">
        <w:rPr>
          <w:rFonts w:cs="Arial"/>
          <w:b/>
          <w:bCs/>
          <w:color w:val="000000"/>
          <w:spacing w:val="0"/>
        </w:rPr>
        <w:t>Computercursus voor senioren</w:t>
      </w:r>
    </w:p>
    <w:p w14:paraId="3EA02733" w14:textId="4DAF1E0A" w:rsidR="00C67F08" w:rsidRDefault="00C67F08" w:rsidP="00E65D4A">
      <w:pPr>
        <w:rPr>
          <w:rFonts w:cs="Arial"/>
        </w:rPr>
      </w:pPr>
      <w:r w:rsidRPr="00E65D4A">
        <w:rPr>
          <w:rFonts w:cs="Arial"/>
        </w:rPr>
        <w:t xml:space="preserve">Weet u nog weinig van computers, maar wilt u er graag mee leren werken? Dan is de gratis computercursus voor beginners </w:t>
      </w:r>
      <w:r w:rsidRPr="00DD08DE">
        <w:rPr>
          <w:rFonts w:cs="Arial"/>
        </w:rPr>
        <w:t>iets voor u!</w:t>
      </w:r>
    </w:p>
    <w:p w14:paraId="52204A56" w14:textId="77777777" w:rsidR="00E65D4A" w:rsidRPr="00DD08DE" w:rsidRDefault="00E65D4A" w:rsidP="00E65D4A">
      <w:pPr>
        <w:rPr>
          <w:rFonts w:cs="Arial"/>
        </w:rPr>
      </w:pPr>
    </w:p>
    <w:p w14:paraId="210CB1B0" w14:textId="77777777" w:rsidR="00C67F08" w:rsidRDefault="00C67F08" w:rsidP="00C67F08">
      <w:pPr>
        <w:rPr>
          <w:rFonts w:cs="Arial"/>
        </w:rPr>
      </w:pPr>
      <w:r w:rsidRPr="00DD08DE">
        <w:rPr>
          <w:rFonts w:cs="Arial"/>
        </w:rPr>
        <w:t>De cursus be</w:t>
      </w:r>
      <w:r>
        <w:rPr>
          <w:rFonts w:cs="Arial"/>
        </w:rPr>
        <w:t>staat uit</w:t>
      </w:r>
      <w:r w:rsidRPr="00DD08DE">
        <w:rPr>
          <w:rFonts w:cs="Arial"/>
        </w:rPr>
        <w:t xml:space="preserve"> 6 </w:t>
      </w:r>
      <w:r>
        <w:rPr>
          <w:rFonts w:cs="Arial"/>
        </w:rPr>
        <w:t xml:space="preserve">lessen </w:t>
      </w:r>
      <w:r w:rsidRPr="00DD08DE">
        <w:rPr>
          <w:rFonts w:cs="Arial"/>
        </w:rPr>
        <w:t>en vindt plaats op zes op elkaar volgende woensdagochtenden</w:t>
      </w:r>
      <w:r>
        <w:rPr>
          <w:rFonts w:cs="Arial"/>
        </w:rPr>
        <w:t xml:space="preserve"> </w:t>
      </w:r>
      <w:r w:rsidRPr="00DD08DE">
        <w:rPr>
          <w:rFonts w:cs="Arial"/>
        </w:rPr>
        <w:t xml:space="preserve">van 10.00 uur tot 12.00 uur. </w:t>
      </w:r>
    </w:p>
    <w:p w14:paraId="7F095E76" w14:textId="77777777" w:rsidR="00C67F08" w:rsidRDefault="00C67F08" w:rsidP="00C67F08">
      <w:pPr>
        <w:rPr>
          <w:rFonts w:cs="Arial"/>
        </w:rPr>
      </w:pPr>
      <w:r w:rsidRPr="00DD08DE">
        <w:rPr>
          <w:rFonts w:cs="Arial"/>
        </w:rPr>
        <w:t xml:space="preserve">We starten met </w:t>
      </w:r>
      <w:r>
        <w:rPr>
          <w:rFonts w:cs="Arial"/>
        </w:rPr>
        <w:t>les</w:t>
      </w:r>
      <w:r w:rsidRPr="00DD08DE">
        <w:rPr>
          <w:rFonts w:cs="Arial"/>
        </w:rPr>
        <w:t xml:space="preserve"> 1 op 17 mei 2023. Lesmateriaal is inbegrepen.</w:t>
      </w:r>
    </w:p>
    <w:p w14:paraId="2579D78B" w14:textId="77777777" w:rsidR="00C67F08" w:rsidRPr="00DD08DE" w:rsidRDefault="00C67F08" w:rsidP="00C67F08">
      <w:pPr>
        <w:rPr>
          <w:rFonts w:cs="Arial"/>
        </w:rPr>
      </w:pPr>
    </w:p>
    <w:p w14:paraId="4E4EC0F1" w14:textId="77777777" w:rsidR="00C67F08" w:rsidRDefault="00C67F08" w:rsidP="00C67F08">
      <w:pPr>
        <w:rPr>
          <w:rFonts w:cs="Arial"/>
          <w:color w:val="030303"/>
          <w:shd w:val="clear" w:color="auto" w:fill="FFFFFF"/>
        </w:rPr>
      </w:pPr>
      <w:r w:rsidRPr="00DD08DE">
        <w:rPr>
          <w:rFonts w:cs="Arial"/>
        </w:rPr>
        <w:t>Deze beginnerscursus is speciaal voor senioren die nog weinig kennis hebben van de computer.</w:t>
      </w:r>
      <w:r w:rsidRPr="00DD08DE">
        <w:rPr>
          <w:rFonts w:cs="Arial"/>
          <w:color w:val="333333"/>
          <w:spacing w:val="5"/>
          <w:shd w:val="clear" w:color="auto" w:fill="FFFFFF"/>
        </w:rPr>
        <w:t xml:space="preserve"> O</w:t>
      </w:r>
      <w:r w:rsidRPr="00DD08DE">
        <w:rPr>
          <w:rFonts w:cs="Arial"/>
        </w:rPr>
        <w:t>nderwerpen zoals internet, e-mailen</w:t>
      </w:r>
      <w:r w:rsidRPr="00DD08DE">
        <w:rPr>
          <w:rFonts w:cs="Arial"/>
          <w:color w:val="333333"/>
          <w:spacing w:val="5"/>
          <w:shd w:val="clear" w:color="auto" w:fill="FFFFFF"/>
        </w:rPr>
        <w:t xml:space="preserve"> en </w:t>
      </w:r>
      <w:r w:rsidRPr="00DD08DE">
        <w:rPr>
          <w:rFonts w:cs="Arial"/>
        </w:rPr>
        <w:t>werken met een tekstverwerkingsprogramma</w:t>
      </w:r>
      <w:r w:rsidRPr="00DD08DE">
        <w:rPr>
          <w:rFonts w:cs="Arial"/>
          <w:color w:val="333333"/>
          <w:spacing w:val="5"/>
          <w:shd w:val="clear" w:color="auto" w:fill="FFFFFF"/>
        </w:rPr>
        <w:t xml:space="preserve"> leggen we stap voor stap uit.</w:t>
      </w:r>
      <w:r w:rsidRPr="00DD08DE">
        <w:rPr>
          <w:rFonts w:cs="Arial"/>
          <w:color w:val="030303"/>
          <w:shd w:val="clear" w:color="auto" w:fill="FFFFFF"/>
        </w:rPr>
        <w:t xml:space="preserve"> </w:t>
      </w:r>
    </w:p>
    <w:p w14:paraId="3E4CC866" w14:textId="77777777" w:rsidR="00C67F08" w:rsidRPr="00DD08DE" w:rsidRDefault="00C67F08" w:rsidP="00C67F08">
      <w:pPr>
        <w:rPr>
          <w:rFonts w:cs="Arial"/>
          <w:strike/>
          <w:color w:val="030303"/>
          <w:shd w:val="clear" w:color="auto" w:fill="FFFFFF"/>
        </w:rPr>
      </w:pPr>
    </w:p>
    <w:p w14:paraId="22B0CBA5" w14:textId="09144303" w:rsidR="00C67F08" w:rsidRDefault="00C67F08" w:rsidP="00C67F08">
      <w:pPr>
        <w:rPr>
          <w:rFonts w:cs="Arial"/>
        </w:rPr>
      </w:pPr>
      <w:r w:rsidRPr="00DD08DE">
        <w:rPr>
          <w:rFonts w:cs="Arial"/>
        </w:rPr>
        <w:t xml:space="preserve">De cursus wordt gegeven door </w:t>
      </w:r>
      <w:r w:rsidR="001C2194">
        <w:rPr>
          <w:rFonts w:cs="Arial"/>
        </w:rPr>
        <w:t>Jan</w:t>
      </w:r>
      <w:r>
        <w:rPr>
          <w:rFonts w:cs="Arial"/>
        </w:rPr>
        <w:t xml:space="preserve"> </w:t>
      </w:r>
      <w:r w:rsidRPr="00DD08DE">
        <w:rPr>
          <w:rFonts w:cs="Arial"/>
        </w:rPr>
        <w:t xml:space="preserve">en Eva, vrijwilligers van </w:t>
      </w:r>
      <w:r>
        <w:rPr>
          <w:rFonts w:cs="Arial"/>
        </w:rPr>
        <w:t>B</w:t>
      </w:r>
      <w:r w:rsidRPr="00DD08DE">
        <w:rPr>
          <w:rFonts w:cs="Arial"/>
        </w:rPr>
        <w:t xml:space="preserve">uurtcentrum Korenbloem. </w:t>
      </w:r>
    </w:p>
    <w:p w14:paraId="73814391" w14:textId="77777777" w:rsidR="00C67F08" w:rsidRPr="00931B56" w:rsidRDefault="00C67F08" w:rsidP="00C67F08">
      <w:pPr>
        <w:rPr>
          <w:rFonts w:cs="Arial"/>
        </w:rPr>
      </w:pPr>
      <w:r w:rsidRPr="00DD08DE">
        <w:rPr>
          <w:rFonts w:cs="Arial"/>
        </w:rPr>
        <w:t xml:space="preserve">Voor informatie en aanmelden kunt u op de aangegeven tijden contact opnemen met de cursusleiders of </w:t>
      </w:r>
      <w:r>
        <w:rPr>
          <w:rFonts w:cs="Arial"/>
        </w:rPr>
        <w:t>e</w:t>
      </w:r>
      <w:r w:rsidRPr="00DD08DE">
        <w:rPr>
          <w:rFonts w:cs="Arial"/>
        </w:rPr>
        <w:t>-mailen naa</w:t>
      </w:r>
      <w:r w:rsidRPr="00D75E2B">
        <w:rPr>
          <w:rFonts w:cs="Arial"/>
        </w:rPr>
        <w:t>r</w:t>
      </w:r>
      <w:r w:rsidRPr="00C67F08">
        <w:rPr>
          <w:rFonts w:cs="Arial"/>
        </w:rPr>
        <w:t xml:space="preserve">: </w:t>
      </w:r>
      <w:hyperlink r:id="rId7" w:history="1">
        <w:r w:rsidRPr="00C67F08">
          <w:rPr>
            <w:rStyle w:val="Hyperlink"/>
            <w:rFonts w:cs="Arial"/>
            <w:color w:val="auto"/>
            <w:u w:val="none"/>
          </w:rPr>
          <w:t>info</w:t>
        </w:r>
        <w:r w:rsidRPr="00C67F08">
          <w:rPr>
            <w:rStyle w:val="Hyperlink"/>
            <w:rFonts w:cs="Arial"/>
            <w:color w:val="auto"/>
            <w:spacing w:val="0"/>
            <w:u w:val="none"/>
            <w:bdr w:val="none" w:sz="0" w:space="0" w:color="auto" w:frame="1"/>
          </w:rPr>
          <w:t>@korenbloem.nl</w:t>
        </w:r>
      </w:hyperlink>
    </w:p>
    <w:p w14:paraId="410A0E95" w14:textId="77777777" w:rsidR="00C67F08" w:rsidRDefault="00C67F08" w:rsidP="00C67F08">
      <w:pPr>
        <w:rPr>
          <w:rFonts w:cs="Arial"/>
          <w:u w:val="single"/>
        </w:rPr>
      </w:pPr>
    </w:p>
    <w:p w14:paraId="39DE3C2D" w14:textId="77777777" w:rsidR="00C67F08" w:rsidRPr="00DD08DE" w:rsidRDefault="00C67F08" w:rsidP="00C67F08">
      <w:pPr>
        <w:rPr>
          <w:rFonts w:cs="Arial"/>
          <w:u w:val="single"/>
        </w:rPr>
      </w:pPr>
      <w:r w:rsidRPr="00DD08DE">
        <w:rPr>
          <w:rFonts w:cs="Arial"/>
          <w:u w:val="single"/>
        </w:rPr>
        <w:t>Bereikbaarheid</w:t>
      </w:r>
      <w:r>
        <w:rPr>
          <w:rFonts w:cs="Arial"/>
          <w:u w:val="single"/>
        </w:rPr>
        <w:t xml:space="preserve"> </w:t>
      </w:r>
      <w:r w:rsidRPr="00DD08DE">
        <w:rPr>
          <w:rFonts w:cs="Arial"/>
          <w:u w:val="single"/>
        </w:rPr>
        <w:t>cursusleiders:</w:t>
      </w:r>
    </w:p>
    <w:p w14:paraId="1DB76038" w14:textId="5C284366" w:rsidR="00C67F08" w:rsidRPr="00DD08DE" w:rsidRDefault="001C2194" w:rsidP="00C67F08">
      <w:pPr>
        <w:rPr>
          <w:rFonts w:cs="Arial"/>
        </w:rPr>
      </w:pPr>
      <w:r>
        <w:rPr>
          <w:rFonts w:cs="Arial"/>
        </w:rPr>
        <w:t>Jan</w:t>
      </w:r>
      <w:r w:rsidR="00C67F08">
        <w:rPr>
          <w:rFonts w:cs="Arial"/>
        </w:rPr>
        <w:t xml:space="preserve">, </w:t>
      </w:r>
      <w:r w:rsidR="00C67F08" w:rsidRPr="00DD08DE">
        <w:rPr>
          <w:rFonts w:cs="Arial"/>
        </w:rPr>
        <w:t xml:space="preserve">dinsdag t/m donderdag </w:t>
      </w:r>
      <w:r w:rsidR="00C67F08" w:rsidRPr="00DD08DE">
        <w:rPr>
          <w:rFonts w:cs="Arial"/>
          <w:shd w:val="clear" w:color="auto" w:fill="FFFFFF"/>
        </w:rPr>
        <w:t>van 9.00</w:t>
      </w:r>
      <w:r w:rsidR="00C67F08">
        <w:rPr>
          <w:rFonts w:cs="Arial"/>
          <w:shd w:val="clear" w:color="auto" w:fill="FFFFFF"/>
        </w:rPr>
        <w:t xml:space="preserve"> </w:t>
      </w:r>
      <w:r w:rsidR="00C67F08" w:rsidRPr="00DD08DE">
        <w:rPr>
          <w:rFonts w:cs="Arial"/>
          <w:shd w:val="clear" w:color="auto" w:fill="FFFFFF"/>
        </w:rPr>
        <w:t>–</w:t>
      </w:r>
      <w:r w:rsidR="00C67F08">
        <w:rPr>
          <w:rFonts w:cs="Arial"/>
          <w:shd w:val="clear" w:color="auto" w:fill="FFFFFF"/>
        </w:rPr>
        <w:t xml:space="preserve"> </w:t>
      </w:r>
      <w:r w:rsidR="00C67F08" w:rsidRPr="00DD08DE">
        <w:rPr>
          <w:rFonts w:cs="Arial"/>
          <w:shd w:val="clear" w:color="auto" w:fill="FFFFFF"/>
        </w:rPr>
        <w:t>13.00 uur telefoon 0</w:t>
      </w:r>
      <w:r w:rsidR="00C67F08" w:rsidRPr="00DD08DE">
        <w:rPr>
          <w:rFonts w:cs="Arial"/>
        </w:rPr>
        <w:t>7-21436589</w:t>
      </w:r>
    </w:p>
    <w:p w14:paraId="1EF2FDF7" w14:textId="0FAE7D6B" w:rsidR="00C67F08" w:rsidRPr="00DD08DE" w:rsidRDefault="00C67F08" w:rsidP="00C67F08">
      <w:pPr>
        <w:rPr>
          <w:rFonts w:cs="Arial"/>
          <w:shd w:val="clear" w:color="auto" w:fill="FFFFFF"/>
        </w:rPr>
      </w:pPr>
      <w:r w:rsidRPr="00DD08DE">
        <w:rPr>
          <w:rFonts w:cs="Arial"/>
        </w:rPr>
        <w:t>Eva</w:t>
      </w:r>
      <w:r>
        <w:rPr>
          <w:rFonts w:cs="Arial"/>
        </w:rPr>
        <w:t>,</w:t>
      </w:r>
      <w:r w:rsidRPr="00DD08DE">
        <w:rPr>
          <w:rFonts w:cs="Arial"/>
          <w:shd w:val="clear" w:color="auto" w:fill="FFFFFF"/>
        </w:rPr>
        <w:t xml:space="preserve"> dinsdag </w:t>
      </w:r>
      <w:r w:rsidR="00255E8B">
        <w:rPr>
          <w:rFonts w:cs="Arial"/>
          <w:shd w:val="clear" w:color="auto" w:fill="FFFFFF"/>
        </w:rPr>
        <w:t>en</w:t>
      </w:r>
      <w:r w:rsidRPr="00DD08DE">
        <w:rPr>
          <w:rFonts w:cs="Arial"/>
          <w:shd w:val="clear" w:color="auto" w:fill="FFFFFF"/>
        </w:rPr>
        <w:t xml:space="preserve"> woensdag </w:t>
      </w:r>
      <w:r w:rsidRPr="00DD08DE">
        <w:rPr>
          <w:rFonts w:cs="Arial"/>
        </w:rPr>
        <w:t>va</w:t>
      </w:r>
      <w:r w:rsidRPr="00DD08DE">
        <w:rPr>
          <w:rFonts w:cs="Arial"/>
          <w:shd w:val="clear" w:color="auto" w:fill="FFFFFF"/>
        </w:rPr>
        <w:t xml:space="preserve">n </w:t>
      </w:r>
      <w:r w:rsidRPr="0044382F">
        <w:rPr>
          <w:rFonts w:cs="Arial"/>
          <w:shd w:val="clear" w:color="auto" w:fill="FFFFFF"/>
        </w:rPr>
        <w:t>9.30</w:t>
      </w:r>
      <w:r>
        <w:rPr>
          <w:rFonts w:cs="Arial"/>
          <w:shd w:val="clear" w:color="auto" w:fill="FFFFFF"/>
        </w:rPr>
        <w:t xml:space="preserve"> </w:t>
      </w:r>
      <w:r w:rsidRPr="00DD08DE">
        <w:rPr>
          <w:rFonts w:cs="Arial"/>
          <w:shd w:val="clear" w:color="auto" w:fill="FFFFFF"/>
        </w:rPr>
        <w:t>–</w:t>
      </w:r>
      <w:r>
        <w:rPr>
          <w:rFonts w:cs="Arial"/>
          <w:shd w:val="clear" w:color="auto" w:fill="FFFFFF"/>
        </w:rPr>
        <w:t xml:space="preserve"> </w:t>
      </w:r>
      <w:r w:rsidRPr="00DD08DE">
        <w:rPr>
          <w:rFonts w:cs="Arial"/>
          <w:shd w:val="clear" w:color="auto" w:fill="FFFFFF"/>
        </w:rPr>
        <w:t>11.30 uur telefoon 07-32435476</w:t>
      </w:r>
    </w:p>
    <w:p w14:paraId="6B05BA5B" w14:textId="77777777" w:rsidR="00C67F08" w:rsidRDefault="00C67F08" w:rsidP="00C67F08">
      <w:pPr>
        <w:rPr>
          <w:rFonts w:cs="Arial"/>
          <w:spacing w:val="0"/>
        </w:rPr>
      </w:pPr>
    </w:p>
    <w:p w14:paraId="55CB15CA" w14:textId="77777777" w:rsidR="00C67F08" w:rsidRPr="00DD08DE" w:rsidRDefault="00C67F08" w:rsidP="00C67F08">
      <w:pPr>
        <w:rPr>
          <w:rFonts w:cs="Arial"/>
          <w:spacing w:val="0"/>
        </w:rPr>
      </w:pPr>
      <w:r w:rsidRPr="00DD08DE">
        <w:rPr>
          <w:rFonts w:cs="Arial"/>
          <w:spacing w:val="0"/>
        </w:rPr>
        <w:t>Buurtcentrum Korenbloem</w:t>
      </w:r>
    </w:p>
    <w:p w14:paraId="6B0FD367" w14:textId="77777777" w:rsidR="00C67F08" w:rsidRPr="00DD08DE" w:rsidRDefault="00C67F08" w:rsidP="00C67F08">
      <w:pPr>
        <w:rPr>
          <w:rFonts w:cs="Arial"/>
          <w:spacing w:val="0"/>
        </w:rPr>
      </w:pPr>
      <w:r w:rsidRPr="00DD08DE">
        <w:rPr>
          <w:rFonts w:cs="Arial"/>
          <w:spacing w:val="0"/>
        </w:rPr>
        <w:t xml:space="preserve">Achterweg 24 </w:t>
      </w:r>
    </w:p>
    <w:p w14:paraId="592DFB45" w14:textId="0F940CB2" w:rsidR="00C67F08" w:rsidRDefault="00C67F08" w:rsidP="00C67F08">
      <w:pPr>
        <w:rPr>
          <w:rFonts w:cs="Arial"/>
          <w:spacing w:val="0"/>
        </w:rPr>
      </w:pPr>
      <w:r w:rsidRPr="00DD08DE">
        <w:rPr>
          <w:rFonts w:cs="Arial"/>
          <w:spacing w:val="0"/>
        </w:rPr>
        <w:t>1234 AB Echtelen</w:t>
      </w:r>
    </w:p>
    <w:p w14:paraId="540D72C9" w14:textId="77777777" w:rsidR="00C67F08" w:rsidRPr="00DD08DE" w:rsidRDefault="00C67F08" w:rsidP="00C67F08">
      <w:pPr>
        <w:rPr>
          <w:rFonts w:cs="Arial"/>
        </w:rPr>
      </w:pPr>
    </w:p>
    <w:p w14:paraId="22F9785D" w14:textId="2F7BF519" w:rsidR="00C67F08" w:rsidRPr="00D530F4" w:rsidRDefault="00C67F08" w:rsidP="00C67F08">
      <w:pPr>
        <w:rPr>
          <w:rFonts w:cs="Arial"/>
        </w:rPr>
      </w:pPr>
      <w:r w:rsidRPr="00D530F4">
        <w:rPr>
          <w:rFonts w:cs="Arial"/>
        </w:rPr>
        <w:t>Telefoon: 07</w:t>
      </w:r>
      <w:r w:rsidR="00ED34ED" w:rsidRPr="00D530F4">
        <w:rPr>
          <w:rFonts w:cs="Arial"/>
        </w:rPr>
        <w:t>-</w:t>
      </w:r>
      <w:r w:rsidRPr="00D530F4">
        <w:rPr>
          <w:rFonts w:cs="Arial"/>
        </w:rPr>
        <w:t>234567</w:t>
      </w:r>
      <w:r w:rsidR="004657A8" w:rsidRPr="00D530F4">
        <w:rPr>
          <w:rFonts w:cs="Arial"/>
        </w:rPr>
        <w:t>35</w:t>
      </w:r>
    </w:p>
    <w:p w14:paraId="6D7A0B02" w14:textId="578B5E7A" w:rsidR="00C67F08" w:rsidRPr="002050BF" w:rsidRDefault="00C67F08" w:rsidP="00C67F08">
      <w:pPr>
        <w:pStyle w:val="plattetekst"/>
        <w:tabs>
          <w:tab w:val="center" w:pos="-397"/>
          <w:tab w:val="left" w:pos="0"/>
          <w:tab w:val="right" w:leader="dot" w:pos="8731"/>
        </w:tabs>
        <w:rPr>
          <w:lang w:val="it-IT"/>
        </w:rPr>
      </w:pPr>
      <w:r w:rsidRPr="002050BF">
        <w:rPr>
          <w:shd w:val="clear" w:color="auto" w:fill="FFFFFF"/>
          <w:lang w:val="it-IT"/>
        </w:rPr>
        <w:t xml:space="preserve">e-mail: </w:t>
      </w:r>
      <w:hyperlink r:id="rId8" w:history="1">
        <w:r w:rsidRPr="002050BF">
          <w:rPr>
            <w:rStyle w:val="Hyperlink"/>
            <w:color w:val="auto"/>
            <w:u w:val="none"/>
            <w:lang w:val="it-IT"/>
          </w:rPr>
          <w:t>info</w:t>
        </w:r>
        <w:r w:rsidRPr="002050BF">
          <w:rPr>
            <w:rStyle w:val="Hyperlink"/>
            <w:color w:val="auto"/>
            <w:u w:val="none"/>
            <w:shd w:val="clear" w:color="auto" w:fill="FFFFFF"/>
            <w:lang w:val="it-IT"/>
          </w:rPr>
          <w:t>@korenbloem.nl</w:t>
        </w:r>
      </w:hyperlink>
    </w:p>
    <w:sectPr w:rsidR="00C67F08" w:rsidRPr="002050BF" w:rsidSect="00173EB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C29153" w14:textId="77777777" w:rsidR="00C67F08" w:rsidRDefault="00C67F08">
      <w:r>
        <w:separator/>
      </w:r>
    </w:p>
  </w:endnote>
  <w:endnote w:type="continuationSeparator" w:id="0">
    <w:p w14:paraId="62E0E1B5" w14:textId="77777777" w:rsidR="00C67F08" w:rsidRDefault="00C67F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48A8C31C-F7A3-478E-95C2-BE9C708AA73C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2" w:fontKey="{6FB8DE22-CA0B-4F9C-9786-E5B7DCEED07D}"/>
    <w:embedBold r:id="rId3" w:fontKey="{E31B1ED5-833C-4F4D-9D43-0D97B7CBB488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7B2AF908-5070-4D87-8CEB-10E974E0D630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6CCF28B2-12D0-450A-9001-F11A75FC667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17CCCF" w14:textId="77777777" w:rsidR="003C2E31" w:rsidRDefault="003C2E31">
    <w:pPr>
      <w:pStyle w:val="Voettekst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825ADE" w14:textId="0592DCB8" w:rsidR="008414BB" w:rsidRPr="00D04AE3" w:rsidRDefault="008414BB" w:rsidP="008414BB">
    <w:pPr>
      <w:pStyle w:val="Voettekst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E91112B" wp14:editId="01A72DC0">
              <wp:simplePos x="0" y="0"/>
              <wp:positionH relativeFrom="page">
                <wp:posOffset>720090</wp:posOffset>
              </wp:positionH>
              <wp:positionV relativeFrom="page">
                <wp:posOffset>9901555</wp:posOffset>
              </wp:positionV>
              <wp:extent cx="6120130" cy="215900"/>
              <wp:effectExtent l="0" t="0" r="13970" b="12700"/>
              <wp:wrapSquare wrapText="bothSides"/>
              <wp:docPr id="8" name="Tekstvak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20130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E4C771D" w14:textId="1CCC1A81" w:rsidR="008414BB" w:rsidRDefault="008414BB" w:rsidP="008414BB">
                          <w:pPr>
                            <w:pStyle w:val="voettekst"/>
                          </w:pPr>
                          <w:r>
                            <w:rPr>
                              <w:rStyle w:val="sdu"/>
                            </w:rPr>
                            <w:tab/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begin"/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instrText xml:space="preserve"> PAGE </w:instrText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separate"/>
                          </w:r>
                          <w:r>
                            <w:rPr>
                              <w:rFonts w:cs="Arial"/>
                              <w:noProof/>
                              <w:sz w:val="20"/>
                              <w:szCs w:val="20"/>
                              <w:lang w:eastAsia="en-US"/>
                            </w:rPr>
                            <w:t>2</w:t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end"/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t xml:space="preserve"> / </w:t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begin"/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instrText xml:space="preserve"> NUMPAGES   \* MERGEFORMAT </w:instrText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separate"/>
                          </w:r>
                          <w:r>
                            <w:rPr>
                              <w:rFonts w:cs="Arial"/>
                              <w:noProof/>
                              <w:sz w:val="20"/>
                              <w:szCs w:val="20"/>
                              <w:lang w:eastAsia="en-US"/>
                            </w:rPr>
                            <w:t>2</w:t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end"/>
                          </w:r>
                          <w:r>
                            <w:rPr>
                              <w:rStyle w:val="pagnr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E91112B" id="_x0000_t202" coordsize="21600,21600" o:spt="202" path="m,l,21600r21600,l21600,xe">
              <v:stroke joinstyle="miter"/>
              <v:path gradientshapeok="t" o:connecttype="rect"/>
            </v:shapetype>
            <v:shape id="Tekstvak 8" o:spid="_x0000_s1026" type="#_x0000_t202" style="position:absolute;margin-left:56.7pt;margin-top:779.65pt;width:481.9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" filled="f" stroked="f">
              <v:textbox inset="0,0,0,0">
                <w:txbxContent>
                  <w:p w14:paraId="0E4C771D" w14:textId="1CCC1A81" w:rsidR="008414BB" w:rsidRDefault="008414BB" w:rsidP="008414BB">
                    <w:pPr>
                      <w:pStyle w:val="voettekst"/>
                    </w:pPr>
                    <w:r>
                      <w:rPr>
                        <w:rStyle w:val="sdu"/>
                      </w:rPr>
                      <w:tab/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begin"/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instrText xml:space="preserve"> PAGE </w:instrText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separate"/>
                    </w:r>
                    <w:r>
                      <w:rPr>
                        <w:rFonts w:cs="Arial"/>
                        <w:noProof/>
                        <w:sz w:val="20"/>
                        <w:szCs w:val="20"/>
                        <w:lang w:eastAsia="en-US"/>
                      </w:rPr>
                      <w:t>2</w:t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end"/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t xml:space="preserve"> / </w:t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begin"/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instrText xml:space="preserve"> NUMPAGES   \* MERGEFORMAT </w:instrText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separate"/>
                    </w:r>
                    <w:r>
                      <w:rPr>
                        <w:rFonts w:cs="Arial"/>
                        <w:noProof/>
                        <w:sz w:val="20"/>
                        <w:szCs w:val="20"/>
                        <w:lang w:eastAsia="en-US"/>
                      </w:rPr>
                      <w:t>2</w:t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end"/>
                    </w:r>
                    <w:r>
                      <w:rPr>
                        <w:rStyle w:val="pagnr"/>
                      </w:rPr>
                      <w:tab/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  <w:p w14:paraId="0D1C680D" w14:textId="77777777" w:rsidR="008414BB" w:rsidRDefault="008414BB">
    <w:pPr>
      <w:pStyle w:val="Voettekst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A70087" w14:textId="77777777" w:rsidR="003C2E31" w:rsidRDefault="003C2E31">
    <w:pPr>
      <w:pStyle w:val="Voettekst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930FDA" w14:textId="77777777" w:rsidR="00C67F08" w:rsidRDefault="00C67F08">
      <w:r>
        <w:separator/>
      </w:r>
    </w:p>
  </w:footnote>
  <w:footnote w:type="continuationSeparator" w:id="0">
    <w:p w14:paraId="69B93695" w14:textId="77777777" w:rsidR="00C67F08" w:rsidRDefault="00C67F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D1D821" w14:textId="77777777" w:rsidR="003C2E31" w:rsidRDefault="003C2E31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39EDA1" w14:textId="77777777" w:rsidR="003C2E31" w:rsidRDefault="003C2E31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7DB629" w14:textId="77777777" w:rsidR="003C2E31" w:rsidRDefault="003C2E31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8C53097"/>
    <w:multiLevelType w:val="multilevel"/>
    <w:tmpl w:val="8F9269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1895C57"/>
    <w:multiLevelType w:val="multilevel"/>
    <w:tmpl w:val="3596218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  <w:color w:val="auto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558155D"/>
    <w:multiLevelType w:val="hybridMultilevel"/>
    <w:tmpl w:val="7946EF4C"/>
    <w:lvl w:ilvl="0" w:tplc="A056A4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6B81A38"/>
    <w:multiLevelType w:val="hybridMultilevel"/>
    <w:tmpl w:val="C16AB7F2"/>
    <w:lvl w:ilvl="0" w:tplc="E9169CD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7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8" w15:restartNumberingAfterBreak="0">
    <w:nsid w:val="6D9B2C6B"/>
    <w:multiLevelType w:val="hybridMultilevel"/>
    <w:tmpl w:val="86C01D5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1285316"/>
    <w:multiLevelType w:val="hybridMultilevel"/>
    <w:tmpl w:val="851CF1BA"/>
    <w:lvl w:ilvl="0" w:tplc="E9169C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CE72B2"/>
    <w:multiLevelType w:val="hybridMultilevel"/>
    <w:tmpl w:val="B4FCCE8C"/>
    <w:lvl w:ilvl="0" w:tplc="A056A4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7"/>
  </w:num>
  <w:num w:numId="4">
    <w:abstractNumId w:val="6"/>
  </w:num>
  <w:num w:numId="5">
    <w:abstractNumId w:val="6"/>
  </w:num>
  <w:num w:numId="6">
    <w:abstractNumId w:val="6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4"/>
  </w:num>
  <w:num w:numId="12">
    <w:abstractNumId w:val="6"/>
  </w:num>
  <w:num w:numId="13">
    <w:abstractNumId w:val="6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1"/>
  </w:num>
  <w:num w:numId="19">
    <w:abstractNumId w:val="2"/>
  </w:num>
  <w:num w:numId="20">
    <w:abstractNumId w:val="2"/>
  </w:num>
  <w:num w:numId="21">
    <w:abstractNumId w:val="2"/>
  </w:num>
  <w:num w:numId="22">
    <w:abstractNumId w:val="5"/>
  </w:num>
  <w:num w:numId="2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"/>
  </w:num>
  <w:num w:numId="25">
    <w:abstractNumId w:val="9"/>
  </w:num>
  <w:num w:numId="26">
    <w:abstractNumId w:val="2"/>
  </w:num>
  <w:num w:numId="27">
    <w:abstractNumId w:val="2"/>
  </w:num>
  <w:num w:numId="28">
    <w:abstractNumId w:val="2"/>
  </w:num>
  <w:num w:numId="29">
    <w:abstractNumId w:val="2"/>
  </w:num>
  <w:num w:numId="30">
    <w:abstractNumId w:val="2"/>
  </w:num>
  <w:num w:numId="31">
    <w:abstractNumId w:val="8"/>
  </w:num>
  <w:num w:numId="32">
    <w:abstractNumId w:val="10"/>
  </w:num>
  <w:num w:numId="33">
    <w:abstractNumId w:val="3"/>
  </w:num>
  <w:num w:numId="34">
    <w:abstractNumId w:val="2"/>
  </w:num>
  <w:num w:numId="35">
    <w:abstractNumId w:val="2"/>
  </w:num>
  <w:num w:numId="36">
    <w:abstractNumId w:val="2"/>
  </w:num>
  <w:num w:numId="37">
    <w:abstractNumId w:val="2"/>
  </w:num>
  <w:num w:numId="38">
    <w:abstractNumId w:val="2"/>
  </w:num>
  <w:num w:numId="39">
    <w:abstractNumId w:val="2"/>
  </w:num>
  <w:num w:numId="40">
    <w:abstractNumId w:val="2"/>
  </w:num>
  <w:num w:numId="41">
    <w:abstractNumId w:val="2"/>
  </w:num>
  <w:num w:numId="42">
    <w:abstractNumId w:val="2"/>
  </w:num>
  <w:num w:numId="43">
    <w:abstractNumId w:val="2"/>
  </w:num>
  <w:num w:numId="44">
    <w:abstractNumId w:val="2"/>
  </w:num>
  <w:num w:numId="45">
    <w:abstractNumId w:val="2"/>
  </w:num>
  <w:num w:numId="46">
    <w:abstractNumId w:val="2"/>
  </w:num>
  <w:num w:numId="47">
    <w:abstractNumId w:val="2"/>
  </w:num>
  <w:num w:numId="48">
    <w:abstractNumId w:val="2"/>
  </w:num>
  <w:num w:numId="49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7F08"/>
    <w:rsid w:val="000033D8"/>
    <w:rsid w:val="0002051A"/>
    <w:rsid w:val="00037FA3"/>
    <w:rsid w:val="000443EE"/>
    <w:rsid w:val="00052BDD"/>
    <w:rsid w:val="00053BB5"/>
    <w:rsid w:val="00061253"/>
    <w:rsid w:val="0007134D"/>
    <w:rsid w:val="00083110"/>
    <w:rsid w:val="00084FF0"/>
    <w:rsid w:val="0009716F"/>
    <w:rsid w:val="000A736C"/>
    <w:rsid w:val="000B0156"/>
    <w:rsid w:val="000C15E3"/>
    <w:rsid w:val="000D00B1"/>
    <w:rsid w:val="000D7F35"/>
    <w:rsid w:val="000E30A8"/>
    <w:rsid w:val="001100F6"/>
    <w:rsid w:val="001315F1"/>
    <w:rsid w:val="0013274B"/>
    <w:rsid w:val="00133929"/>
    <w:rsid w:val="00140F5E"/>
    <w:rsid w:val="001418EA"/>
    <w:rsid w:val="00142103"/>
    <w:rsid w:val="001562CB"/>
    <w:rsid w:val="0015753A"/>
    <w:rsid w:val="00162BF1"/>
    <w:rsid w:val="00164CC0"/>
    <w:rsid w:val="00165532"/>
    <w:rsid w:val="00173EBA"/>
    <w:rsid w:val="00186095"/>
    <w:rsid w:val="00193974"/>
    <w:rsid w:val="00193F3D"/>
    <w:rsid w:val="001969A6"/>
    <w:rsid w:val="001A0D40"/>
    <w:rsid w:val="001A7CE4"/>
    <w:rsid w:val="001B2ACB"/>
    <w:rsid w:val="001C1467"/>
    <w:rsid w:val="001C2194"/>
    <w:rsid w:val="001C4B29"/>
    <w:rsid w:val="001D7423"/>
    <w:rsid w:val="001E347E"/>
    <w:rsid w:val="002050BF"/>
    <w:rsid w:val="00205E73"/>
    <w:rsid w:val="00211180"/>
    <w:rsid w:val="00213DC9"/>
    <w:rsid w:val="00240C4A"/>
    <w:rsid w:val="00255E8B"/>
    <w:rsid w:val="002675FF"/>
    <w:rsid w:val="002741BA"/>
    <w:rsid w:val="00283F2B"/>
    <w:rsid w:val="0029112E"/>
    <w:rsid w:val="002A5068"/>
    <w:rsid w:val="002B066F"/>
    <w:rsid w:val="002D302F"/>
    <w:rsid w:val="002D4B5F"/>
    <w:rsid w:val="002F504A"/>
    <w:rsid w:val="002F70C0"/>
    <w:rsid w:val="003030DD"/>
    <w:rsid w:val="003033E7"/>
    <w:rsid w:val="00314C78"/>
    <w:rsid w:val="003336B0"/>
    <w:rsid w:val="00345D1D"/>
    <w:rsid w:val="00354DAD"/>
    <w:rsid w:val="00376961"/>
    <w:rsid w:val="00381D68"/>
    <w:rsid w:val="0038767B"/>
    <w:rsid w:val="0039566A"/>
    <w:rsid w:val="003B1FFC"/>
    <w:rsid w:val="003B5678"/>
    <w:rsid w:val="003C2E31"/>
    <w:rsid w:val="003D50B1"/>
    <w:rsid w:val="003E7707"/>
    <w:rsid w:val="003F4AC0"/>
    <w:rsid w:val="00404400"/>
    <w:rsid w:val="004266B4"/>
    <w:rsid w:val="00444C93"/>
    <w:rsid w:val="00444D3B"/>
    <w:rsid w:val="00450AEB"/>
    <w:rsid w:val="00451126"/>
    <w:rsid w:val="00454292"/>
    <w:rsid w:val="00455814"/>
    <w:rsid w:val="0046260B"/>
    <w:rsid w:val="004629B3"/>
    <w:rsid w:val="004631A4"/>
    <w:rsid w:val="004657A8"/>
    <w:rsid w:val="00484D24"/>
    <w:rsid w:val="004B2DF1"/>
    <w:rsid w:val="004D768D"/>
    <w:rsid w:val="004E1E8B"/>
    <w:rsid w:val="00516233"/>
    <w:rsid w:val="00521DC8"/>
    <w:rsid w:val="00534BB2"/>
    <w:rsid w:val="0054136C"/>
    <w:rsid w:val="00554AFF"/>
    <w:rsid w:val="00575F5B"/>
    <w:rsid w:val="00576C47"/>
    <w:rsid w:val="005900DF"/>
    <w:rsid w:val="005922B9"/>
    <w:rsid w:val="005A52E5"/>
    <w:rsid w:val="005B4783"/>
    <w:rsid w:val="005C323D"/>
    <w:rsid w:val="005D1EB7"/>
    <w:rsid w:val="00614138"/>
    <w:rsid w:val="006228BB"/>
    <w:rsid w:val="00623CBD"/>
    <w:rsid w:val="00635720"/>
    <w:rsid w:val="006446FE"/>
    <w:rsid w:val="00647651"/>
    <w:rsid w:val="0065340A"/>
    <w:rsid w:val="00657780"/>
    <w:rsid w:val="00664E18"/>
    <w:rsid w:val="0067138C"/>
    <w:rsid w:val="00687BDB"/>
    <w:rsid w:val="006A561A"/>
    <w:rsid w:val="006A5D9C"/>
    <w:rsid w:val="006C4143"/>
    <w:rsid w:val="006C453C"/>
    <w:rsid w:val="006C6035"/>
    <w:rsid w:val="006D0214"/>
    <w:rsid w:val="006D72E5"/>
    <w:rsid w:val="006F5643"/>
    <w:rsid w:val="00711714"/>
    <w:rsid w:val="007318B9"/>
    <w:rsid w:val="00735F20"/>
    <w:rsid w:val="00736A12"/>
    <w:rsid w:val="007379CA"/>
    <w:rsid w:val="00754CC2"/>
    <w:rsid w:val="00755AAA"/>
    <w:rsid w:val="0077467A"/>
    <w:rsid w:val="00777A81"/>
    <w:rsid w:val="007972E4"/>
    <w:rsid w:val="007A2F13"/>
    <w:rsid w:val="007A3356"/>
    <w:rsid w:val="007B15B3"/>
    <w:rsid w:val="007B701D"/>
    <w:rsid w:val="007D4733"/>
    <w:rsid w:val="007D70E8"/>
    <w:rsid w:val="007F732C"/>
    <w:rsid w:val="008203E6"/>
    <w:rsid w:val="0082675F"/>
    <w:rsid w:val="00835A16"/>
    <w:rsid w:val="008414BB"/>
    <w:rsid w:val="008635E1"/>
    <w:rsid w:val="008657F9"/>
    <w:rsid w:val="0086677B"/>
    <w:rsid w:val="008721BA"/>
    <w:rsid w:val="00874C61"/>
    <w:rsid w:val="00890944"/>
    <w:rsid w:val="0089615E"/>
    <w:rsid w:val="008D466B"/>
    <w:rsid w:val="008E2A1C"/>
    <w:rsid w:val="008F3AC8"/>
    <w:rsid w:val="008F510C"/>
    <w:rsid w:val="0095503D"/>
    <w:rsid w:val="00960B1B"/>
    <w:rsid w:val="009649D3"/>
    <w:rsid w:val="0097472A"/>
    <w:rsid w:val="00976B98"/>
    <w:rsid w:val="00982075"/>
    <w:rsid w:val="00993840"/>
    <w:rsid w:val="009A0E89"/>
    <w:rsid w:val="009C171D"/>
    <w:rsid w:val="009E6034"/>
    <w:rsid w:val="009E63E7"/>
    <w:rsid w:val="009F49E9"/>
    <w:rsid w:val="009F7570"/>
    <w:rsid w:val="00A00AB8"/>
    <w:rsid w:val="00A2400A"/>
    <w:rsid w:val="00A248D0"/>
    <w:rsid w:val="00A34B08"/>
    <w:rsid w:val="00A40628"/>
    <w:rsid w:val="00A57F1B"/>
    <w:rsid w:val="00A60CD5"/>
    <w:rsid w:val="00A65D04"/>
    <w:rsid w:val="00A67492"/>
    <w:rsid w:val="00A73362"/>
    <w:rsid w:val="00A74829"/>
    <w:rsid w:val="00A76976"/>
    <w:rsid w:val="00A81E59"/>
    <w:rsid w:val="00AA0FA8"/>
    <w:rsid w:val="00AB4932"/>
    <w:rsid w:val="00AB5D1A"/>
    <w:rsid w:val="00AC352F"/>
    <w:rsid w:val="00AD2FB4"/>
    <w:rsid w:val="00AD3792"/>
    <w:rsid w:val="00AE79F4"/>
    <w:rsid w:val="00AF10F8"/>
    <w:rsid w:val="00B12C08"/>
    <w:rsid w:val="00B3152C"/>
    <w:rsid w:val="00B361A1"/>
    <w:rsid w:val="00B36A3C"/>
    <w:rsid w:val="00B37855"/>
    <w:rsid w:val="00B61627"/>
    <w:rsid w:val="00B62C3E"/>
    <w:rsid w:val="00B80E31"/>
    <w:rsid w:val="00B83E29"/>
    <w:rsid w:val="00B86941"/>
    <w:rsid w:val="00B86FC7"/>
    <w:rsid w:val="00B87D3F"/>
    <w:rsid w:val="00B92F5C"/>
    <w:rsid w:val="00BD379D"/>
    <w:rsid w:val="00BF1E8F"/>
    <w:rsid w:val="00BF7885"/>
    <w:rsid w:val="00C05342"/>
    <w:rsid w:val="00C11BCC"/>
    <w:rsid w:val="00C15F81"/>
    <w:rsid w:val="00C662AC"/>
    <w:rsid w:val="00C67F08"/>
    <w:rsid w:val="00C711AE"/>
    <w:rsid w:val="00C9211A"/>
    <w:rsid w:val="00C9294B"/>
    <w:rsid w:val="00CA7C54"/>
    <w:rsid w:val="00CC01A2"/>
    <w:rsid w:val="00CC215E"/>
    <w:rsid w:val="00CC6290"/>
    <w:rsid w:val="00CD0B7D"/>
    <w:rsid w:val="00CE5851"/>
    <w:rsid w:val="00CF517D"/>
    <w:rsid w:val="00D03373"/>
    <w:rsid w:val="00D04AE3"/>
    <w:rsid w:val="00D11F8B"/>
    <w:rsid w:val="00D14FAB"/>
    <w:rsid w:val="00D1764F"/>
    <w:rsid w:val="00D2005F"/>
    <w:rsid w:val="00D24726"/>
    <w:rsid w:val="00D301D1"/>
    <w:rsid w:val="00D408C7"/>
    <w:rsid w:val="00D40AC7"/>
    <w:rsid w:val="00D46D21"/>
    <w:rsid w:val="00D47018"/>
    <w:rsid w:val="00D530F4"/>
    <w:rsid w:val="00D609B5"/>
    <w:rsid w:val="00D914FA"/>
    <w:rsid w:val="00D91C14"/>
    <w:rsid w:val="00D92DEA"/>
    <w:rsid w:val="00D954ED"/>
    <w:rsid w:val="00DB0E29"/>
    <w:rsid w:val="00DB0E77"/>
    <w:rsid w:val="00DB1BB9"/>
    <w:rsid w:val="00DC16CC"/>
    <w:rsid w:val="00DC2956"/>
    <w:rsid w:val="00DD0FCE"/>
    <w:rsid w:val="00DD26A4"/>
    <w:rsid w:val="00DE5049"/>
    <w:rsid w:val="00DF7D79"/>
    <w:rsid w:val="00E10F8E"/>
    <w:rsid w:val="00E124D3"/>
    <w:rsid w:val="00E235DB"/>
    <w:rsid w:val="00E23BD0"/>
    <w:rsid w:val="00E27017"/>
    <w:rsid w:val="00E36A62"/>
    <w:rsid w:val="00E4621C"/>
    <w:rsid w:val="00E55244"/>
    <w:rsid w:val="00E655B0"/>
    <w:rsid w:val="00E65D4A"/>
    <w:rsid w:val="00E926E2"/>
    <w:rsid w:val="00E92EDE"/>
    <w:rsid w:val="00EA3315"/>
    <w:rsid w:val="00EB07A4"/>
    <w:rsid w:val="00EB7A2F"/>
    <w:rsid w:val="00ED34ED"/>
    <w:rsid w:val="00EF15EA"/>
    <w:rsid w:val="00EF4A9A"/>
    <w:rsid w:val="00EF5758"/>
    <w:rsid w:val="00EF725A"/>
    <w:rsid w:val="00F071A7"/>
    <w:rsid w:val="00F10EA8"/>
    <w:rsid w:val="00F3147C"/>
    <w:rsid w:val="00F32E0B"/>
    <w:rsid w:val="00F3697D"/>
    <w:rsid w:val="00F445CF"/>
    <w:rsid w:val="00F45E14"/>
    <w:rsid w:val="00F64F79"/>
    <w:rsid w:val="00F656E4"/>
    <w:rsid w:val="00F70DE6"/>
    <w:rsid w:val="00F75B7C"/>
    <w:rsid w:val="00F83C55"/>
    <w:rsid w:val="00F901D9"/>
    <w:rsid w:val="00F90DD8"/>
    <w:rsid w:val="00F912B3"/>
    <w:rsid w:val="00F94F63"/>
    <w:rsid w:val="00FA1E78"/>
    <w:rsid w:val="00FA565E"/>
    <w:rsid w:val="00FA6D95"/>
    <w:rsid w:val="00FA709F"/>
    <w:rsid w:val="00FB327D"/>
    <w:rsid w:val="00FC5E9A"/>
    <w:rsid w:val="00FD7F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01"/>
    <o:shapelayout v:ext="edit">
      <o:idmap v:ext="edit" data="1"/>
    </o:shapelayout>
  </w:shapeDefaults>
  <w:decimalSymbol w:val=","/>
  <w:listSeparator w:val=";"/>
  <w14:docId w14:val="715530A6"/>
  <w15:chartTrackingRefBased/>
  <w15:docId w15:val="{4D7CD901-74AB-499D-A498-BA9983470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D11F8B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D11F8B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D11F8B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D11F8B"/>
    <w:pPr>
      <w:keepNext/>
      <w:numPr>
        <w:ilvl w:val="2"/>
        <w:numId w:val="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D11F8B"/>
    <w:pPr>
      <w:keepNext/>
      <w:numPr>
        <w:ilvl w:val="3"/>
        <w:numId w:val="4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D11F8B"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D11F8B"/>
    <w:pPr>
      <w:numPr>
        <w:ilvl w:val="5"/>
        <w:numId w:val="4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D11F8B"/>
    <w:pPr>
      <w:numPr>
        <w:ilvl w:val="6"/>
        <w:numId w:val="4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D11F8B"/>
    <w:pPr>
      <w:numPr>
        <w:ilvl w:val="7"/>
        <w:numId w:val="4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D11F8B"/>
    <w:pPr>
      <w:numPr>
        <w:ilvl w:val="8"/>
        <w:numId w:val="4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D11F8B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D11F8B"/>
  </w:style>
  <w:style w:type="paragraph" w:customStyle="1" w:styleId="plattetekst">
    <w:name w:val="platte tekst"/>
    <w:basedOn w:val="Standaard"/>
    <w:link w:val="plattetekstChar"/>
    <w:rsid w:val="00D11F8B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D11F8B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D11F8B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D11F8B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D11F8B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D11F8B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D11F8B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D11F8B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D11F8B"/>
    <w:pPr>
      <w:shd w:val="clear" w:color="auto" w:fill="FF0000"/>
    </w:pPr>
  </w:style>
  <w:style w:type="paragraph" w:styleId="Ballontekst">
    <w:name w:val="Balloon Text"/>
    <w:basedOn w:val="Standaard"/>
    <w:semiHidden/>
    <w:rsid w:val="00D11F8B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D11F8B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D11F8B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D11F8B"/>
    <w:rPr>
      <w:rFonts w:ascii="Arial" w:hAnsi="Arial"/>
      <w:sz w:val="16"/>
    </w:rPr>
  </w:style>
  <w:style w:type="paragraph" w:customStyle="1" w:styleId="jaartal">
    <w:name w:val="jaartal"/>
    <w:basedOn w:val="Standaard"/>
    <w:rsid w:val="00D11F8B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D11F8B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D11F8B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D11F8B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D11F8B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D11F8B"/>
    <w:rPr>
      <w:szCs w:val="20"/>
      <w:lang w:eastAsia="en-US"/>
    </w:rPr>
  </w:style>
  <w:style w:type="character" w:customStyle="1" w:styleId="leesverder">
    <w:name w:val="leesverder"/>
    <w:rsid w:val="00D11F8B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D11F8B"/>
    <w:pPr>
      <w:numPr>
        <w:numId w:val="11"/>
      </w:numPr>
    </w:pPr>
  </w:style>
  <w:style w:type="paragraph" w:customStyle="1" w:styleId="vraag">
    <w:name w:val="vraag"/>
    <w:basedOn w:val="plattetekst"/>
    <w:next w:val="plattetekst"/>
    <w:rsid w:val="00D11F8B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D11F8B"/>
  </w:style>
  <w:style w:type="paragraph" w:customStyle="1" w:styleId="nummering">
    <w:name w:val="nummering"/>
    <w:basedOn w:val="plattetekst"/>
    <w:rsid w:val="00D11F8B"/>
    <w:pPr>
      <w:numPr>
        <w:numId w:val="4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D11F8B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D11F8B"/>
  </w:style>
  <w:style w:type="paragraph" w:customStyle="1" w:styleId="opsomming">
    <w:name w:val="opsomming"/>
    <w:basedOn w:val="plattetekst"/>
    <w:link w:val="opsommingChar"/>
    <w:rsid w:val="00D11F8B"/>
    <w:pPr>
      <w:numPr>
        <w:numId w:val="49"/>
      </w:numPr>
      <w:tabs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character" w:customStyle="1" w:styleId="opsommingChar">
    <w:name w:val="opsomming Char"/>
    <w:link w:val="opsomming"/>
    <w:rsid w:val="00D11F8B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autoRedefine/>
    <w:rsid w:val="00D11F8B"/>
    <w:pPr>
      <w:numPr>
        <w:ilvl w:val="1"/>
      </w:numPr>
    </w:pPr>
  </w:style>
  <w:style w:type="paragraph" w:customStyle="1" w:styleId="opsomming3">
    <w:name w:val="opsomming3"/>
    <w:basedOn w:val="opsomming2"/>
    <w:rsid w:val="00D11F8B"/>
    <w:pPr>
      <w:numPr>
        <w:ilvl w:val="2"/>
      </w:numPr>
    </w:pPr>
  </w:style>
  <w:style w:type="character" w:styleId="Paginanummer">
    <w:name w:val="page number"/>
    <w:basedOn w:val="Standaardalinea-lettertype"/>
    <w:rsid w:val="00D11F8B"/>
  </w:style>
  <w:style w:type="character" w:customStyle="1" w:styleId="pagnr">
    <w:name w:val="pagnr"/>
    <w:rsid w:val="00D11F8B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D11F8B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D11F8B"/>
    <w:rPr>
      <w:rFonts w:ascii="Arial" w:hAnsi="Arial"/>
      <w:sz w:val="18"/>
    </w:rPr>
  </w:style>
  <w:style w:type="character" w:customStyle="1" w:styleId="sdu">
    <w:name w:val="sdu"/>
    <w:rsid w:val="00D11F8B"/>
    <w:rPr>
      <w:rFonts w:ascii="Arial" w:hAnsi="Arial"/>
      <w:spacing w:val="4"/>
      <w:sz w:val="14"/>
    </w:rPr>
  </w:style>
  <w:style w:type="character" w:customStyle="1" w:styleId="streepjes">
    <w:name w:val="streepjes"/>
    <w:rsid w:val="00D11F8B"/>
    <w:rPr>
      <w:spacing w:val="0"/>
      <w:w w:val="100"/>
      <w:kern w:val="0"/>
      <w:position w:val="0"/>
    </w:rPr>
  </w:style>
  <w:style w:type="character" w:customStyle="1" w:styleId="subscript">
    <w:name w:val="subscript"/>
    <w:rsid w:val="00D11F8B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D11F8B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D11F8B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D11F8B"/>
    <w:rPr>
      <w:vanish/>
    </w:rPr>
  </w:style>
  <w:style w:type="paragraph" w:customStyle="1" w:styleId="voetnoot">
    <w:name w:val="voetnoot"/>
    <w:basedOn w:val="plattetekst"/>
    <w:rsid w:val="00D11F8B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D11F8B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D11F8B"/>
    <w:pPr>
      <w:ind w:left="-794" w:hanging="397"/>
    </w:pPr>
  </w:style>
  <w:style w:type="paragraph" w:styleId="Voettekst0">
    <w:name w:val="footer"/>
    <w:basedOn w:val="Standaard"/>
    <w:link w:val="VoettekstChar"/>
    <w:rsid w:val="00D11F8B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D11F8B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D11F8B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D11F8B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D11F8B"/>
    <w:pPr>
      <w:numPr>
        <w:ilvl w:val="1"/>
      </w:numPr>
    </w:pPr>
  </w:style>
  <w:style w:type="character" w:styleId="Hyperlink">
    <w:name w:val="Hyperlink"/>
    <w:uiPriority w:val="99"/>
    <w:unhideWhenUsed/>
    <w:rsid w:val="00C67F08"/>
    <w:rPr>
      <w:color w:val="0563C1"/>
      <w:u w:val="single"/>
    </w:rPr>
  </w:style>
  <w:style w:type="character" w:customStyle="1" w:styleId="vraagnummer">
    <w:name w:val="vraagnummer"/>
    <w:rsid w:val="00D11F8B"/>
    <w:rPr>
      <w:rFonts w:ascii="Arial" w:hAnsi="Arial"/>
      <w:b/>
      <w:sz w:val="20"/>
    </w:rPr>
  </w:style>
  <w:style w:type="character" w:customStyle="1" w:styleId="VoettekstChar">
    <w:name w:val="Voettekst Char"/>
    <w:basedOn w:val="Standaardalinea-lettertype"/>
    <w:link w:val="Voettekst0"/>
    <w:rsid w:val="008414BB"/>
    <w:rPr>
      <w:rFonts w:ascii="Arial" w:hAnsi="Arial"/>
      <w:spacing w:val="6"/>
      <w:sz w:val="24"/>
      <w:szCs w:val="24"/>
    </w:rPr>
  </w:style>
  <w:style w:type="paragraph" w:styleId="Lijstalinea">
    <w:name w:val="List Paragraph"/>
    <w:basedOn w:val="Standaard"/>
    <w:uiPriority w:val="34"/>
    <w:qFormat/>
    <w:rsid w:val="002050B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korenbloem.nl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mailto:info@korenbloem.nl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38</TotalTime>
  <Pages>2</Pages>
  <Words>270</Words>
  <Characters>1677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1944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46</cp:revision>
  <cp:lastPrinted>2022-04-27T10:38:00Z</cp:lastPrinted>
  <dcterms:created xsi:type="dcterms:W3CDTF">2022-01-27T15:33:00Z</dcterms:created>
  <dcterms:modified xsi:type="dcterms:W3CDTF">2022-11-08T09:44:00Z</dcterms:modified>
</cp:coreProperties>
</file>