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raster"/>
        <w:tblpPr w:leftFromText="141" w:rightFromText="141" w:vertAnchor="text" w:horzAnchor="margin" w:tblpX="-486" w:tblpY="82"/>
        <w:tblW w:w="9180" w:type="dxa"/>
        <w:tblLook w:val="04A0" w:firstRow="1" w:lastRow="0" w:firstColumn="1" w:lastColumn="0" w:noHBand="0" w:noVBand="1"/>
      </w:tblPr>
      <w:tblGrid>
        <w:gridCol w:w="6771"/>
        <w:gridCol w:w="2409"/>
      </w:tblGrid>
      <w:tr w:rsidR="00947985" w:rsidRPr="00F02E96" w14:paraId="04BBB078" w14:textId="77777777" w:rsidTr="007556E8">
        <w:trPr>
          <w:trHeight w:val="264"/>
        </w:trPr>
        <w:tc>
          <w:tcPr>
            <w:tcW w:w="6771" w:type="dxa"/>
          </w:tcPr>
          <w:p w14:paraId="4163E6F4" w14:textId="77777777" w:rsidR="00763A7D" w:rsidRPr="00684564" w:rsidRDefault="00763A7D" w:rsidP="001126CF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Buurtcentrum Korenbloem</w:t>
            </w:r>
          </w:p>
        </w:tc>
        <w:tc>
          <w:tcPr>
            <w:tcW w:w="2409" w:type="dxa"/>
            <w:vMerge w:val="restart"/>
            <w:vAlign w:val="center"/>
          </w:tcPr>
          <w:p w14:paraId="309FFD0D" w14:textId="3725E266" w:rsidR="00763A7D" w:rsidRPr="00684564" w:rsidRDefault="00472B93" w:rsidP="001126CF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>
              <w:rPr>
                <w:rFonts w:ascii="Comic Sans MS" w:hAnsi="Comic Sans MS"/>
                <w:noProof/>
                <w:sz w:val="22"/>
                <w:szCs w:val="22"/>
              </w:rPr>
              <w:pict w14:anchorId="7121C23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6pt;height:50.55pt">
                  <v:imagedata r:id="rId7" o:title="klein beeldscherm"/>
                </v:shape>
              </w:pict>
            </w:r>
          </w:p>
        </w:tc>
      </w:tr>
      <w:tr w:rsidR="00947985" w:rsidRPr="00F02E96" w14:paraId="191AF9A1" w14:textId="77777777" w:rsidTr="007556E8">
        <w:trPr>
          <w:trHeight w:val="324"/>
        </w:trPr>
        <w:tc>
          <w:tcPr>
            <w:tcW w:w="6771" w:type="dxa"/>
          </w:tcPr>
          <w:p w14:paraId="2F6DAFC8" w14:textId="77777777" w:rsidR="00763A7D" w:rsidRPr="00684564" w:rsidRDefault="00763A7D" w:rsidP="001126CF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Computercursus voor senioren</w:t>
            </w:r>
          </w:p>
        </w:tc>
        <w:tc>
          <w:tcPr>
            <w:tcW w:w="2409" w:type="dxa"/>
            <w:vMerge/>
          </w:tcPr>
          <w:p w14:paraId="1DFD4A60" w14:textId="77777777" w:rsidR="00763A7D" w:rsidRPr="00684564" w:rsidRDefault="00763A7D" w:rsidP="001126CF">
            <w:pPr>
              <w:rPr>
                <w:rFonts w:ascii="Comic Sans MS" w:hAnsi="Comic Sans MS"/>
                <w:noProof/>
                <w:sz w:val="22"/>
                <w:szCs w:val="22"/>
              </w:rPr>
            </w:pPr>
          </w:p>
        </w:tc>
      </w:tr>
      <w:tr w:rsidR="00947985" w:rsidRPr="00F02E96" w14:paraId="12339373" w14:textId="77777777" w:rsidTr="007556E8">
        <w:trPr>
          <w:trHeight w:val="371"/>
        </w:trPr>
        <w:tc>
          <w:tcPr>
            <w:tcW w:w="6771" w:type="dxa"/>
          </w:tcPr>
          <w:p w14:paraId="3AE7442B" w14:textId="4AAD1F54" w:rsidR="00763A7D" w:rsidRPr="00684564" w:rsidRDefault="00763A7D" w:rsidP="001126CF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Les 4 - E-mailen </w:t>
            </w:r>
          </w:p>
          <w:p w14:paraId="552F05AE" w14:textId="44A9BA96" w:rsidR="00763A7D" w:rsidRPr="00684564" w:rsidRDefault="00763A7D" w:rsidP="001126CF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25 mei 2022</w:t>
            </w:r>
          </w:p>
        </w:tc>
        <w:tc>
          <w:tcPr>
            <w:tcW w:w="2409" w:type="dxa"/>
            <w:vMerge/>
          </w:tcPr>
          <w:p w14:paraId="07F9B8CF" w14:textId="77777777" w:rsidR="00763A7D" w:rsidRPr="00684564" w:rsidRDefault="00763A7D" w:rsidP="001126CF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</w:p>
        </w:tc>
      </w:tr>
      <w:tr w:rsidR="00947985" w:rsidRPr="00F02E96" w14:paraId="74612BA8" w14:textId="77777777" w:rsidTr="008B61E9">
        <w:trPr>
          <w:trHeight w:val="370"/>
        </w:trPr>
        <w:tc>
          <w:tcPr>
            <w:tcW w:w="9180" w:type="dxa"/>
            <w:gridSpan w:val="2"/>
            <w:shd w:val="clear" w:color="auto" w:fill="FFFFFF"/>
          </w:tcPr>
          <w:p w14:paraId="5FAC69BC" w14:textId="6633D154" w:rsidR="00763A7D" w:rsidRPr="00684564" w:rsidRDefault="00763A7D" w:rsidP="001126CF">
            <w:pPr>
              <w:spacing w:before="100" w:beforeAutospacing="1" w:after="100" w:afterAutospacing="1" w:line="240" w:lineRule="auto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pacing w:val="0"/>
                <w:sz w:val="22"/>
                <w:szCs w:val="22"/>
              </w:rPr>
              <w:t xml:space="preserve">E-mailen: </w:t>
            </w:r>
            <w:r w:rsidR="00CF7318" w:rsidRPr="00684564">
              <w:rPr>
                <w:rFonts w:ascii="Comic Sans MS" w:hAnsi="Comic Sans MS" w:cs="Arial"/>
                <w:spacing w:val="0"/>
                <w:sz w:val="22"/>
                <w:szCs w:val="22"/>
              </w:rPr>
              <w:t>v</w:t>
            </w:r>
            <w:r w:rsidRPr="00684564">
              <w:rPr>
                <w:rFonts w:ascii="Comic Sans MS" w:hAnsi="Comic Sans MS" w:cs="Arial"/>
                <w:spacing w:val="0"/>
                <w:sz w:val="22"/>
                <w:szCs w:val="22"/>
              </w:rPr>
              <w:t>erzenden, beantwoorden en doorsturen van een e-mailbericht</w:t>
            </w:r>
          </w:p>
        </w:tc>
      </w:tr>
      <w:tr w:rsidR="00947985" w:rsidRPr="00F02E96" w14:paraId="550227AA" w14:textId="77777777" w:rsidTr="008B61E9">
        <w:trPr>
          <w:trHeight w:val="312"/>
        </w:trPr>
        <w:tc>
          <w:tcPr>
            <w:tcW w:w="9180" w:type="dxa"/>
            <w:gridSpan w:val="2"/>
            <w:shd w:val="clear" w:color="auto" w:fill="FFFFFF"/>
          </w:tcPr>
          <w:p w14:paraId="4ED4CE7B" w14:textId="1431B947" w:rsidR="00763A7D" w:rsidRPr="00684564" w:rsidRDefault="00763A7D" w:rsidP="001126CF">
            <w:pPr>
              <w:spacing w:before="100" w:beforeAutospacing="1" w:after="100" w:afterAutospacing="1" w:line="240" w:lineRule="auto"/>
              <w:rPr>
                <w:rFonts w:ascii="Comic Sans MS" w:hAnsi="Comic Sans MS" w:cs="Arial"/>
                <w:b/>
                <w:bCs/>
                <w:spacing w:val="0"/>
                <w:sz w:val="22"/>
                <w:szCs w:val="22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</w:rPr>
              <w:t>Gebruik de e-mailadressen:</w:t>
            </w:r>
            <w:r w:rsidR="00145B3B" w:rsidRPr="00684564">
              <w:rPr>
                <w:rFonts w:ascii="Comic Sans MS" w:hAnsi="Comic Sans MS" w:cs="Arial"/>
                <w:sz w:val="22"/>
                <w:szCs w:val="22"/>
              </w:rPr>
              <w:t xml:space="preserve"> </w:t>
            </w:r>
            <w:hyperlink r:id="rId8" w:history="1">
              <w:r w:rsidR="00145B3B" w:rsidRPr="00684564">
                <w:rPr>
                  <w:rFonts w:ascii="Comic Sans MS" w:hAnsi="Comic Sans MS" w:cs="Arial"/>
                  <w:spacing w:val="0"/>
                  <w:sz w:val="22"/>
                  <w:szCs w:val="22"/>
                </w:rPr>
                <w:t>j</w:t>
              </w:r>
              <w:r w:rsidR="003A2D4D" w:rsidRPr="00684564">
                <w:rPr>
                  <w:rFonts w:ascii="Comic Sans MS" w:hAnsi="Comic Sans MS"/>
                  <w:spacing w:val="0"/>
                  <w:sz w:val="22"/>
                  <w:szCs w:val="22"/>
                </w:rPr>
                <w:t>an</w:t>
              </w:r>
              <w:r w:rsidRPr="00684564">
                <w:rPr>
                  <w:rFonts w:ascii="Comic Sans MS" w:hAnsi="Comic Sans MS"/>
                  <w:spacing w:val="0"/>
                  <w:sz w:val="22"/>
                  <w:szCs w:val="22"/>
                </w:rPr>
                <w:t>@korenbloem.nl</w:t>
              </w:r>
            </w:hyperlink>
            <w:r w:rsidRPr="00684564">
              <w:rPr>
                <w:rFonts w:ascii="Comic Sans MS" w:hAnsi="Comic Sans MS" w:cs="Arial"/>
                <w:spacing w:val="0"/>
                <w:sz w:val="22"/>
                <w:szCs w:val="22"/>
              </w:rPr>
              <w:t xml:space="preserve"> en eva@korenbloem.nl</w:t>
            </w:r>
          </w:p>
        </w:tc>
      </w:tr>
      <w:tr w:rsidR="00947985" w:rsidRPr="00F02E96" w14:paraId="2E222DA8" w14:textId="77777777" w:rsidTr="00472B93">
        <w:trPr>
          <w:trHeight w:val="7513"/>
        </w:trPr>
        <w:tc>
          <w:tcPr>
            <w:tcW w:w="9180" w:type="dxa"/>
            <w:gridSpan w:val="2"/>
          </w:tcPr>
          <w:p w14:paraId="168FE8C0" w14:textId="77777777" w:rsidR="00763A7D" w:rsidRPr="00684564" w:rsidRDefault="00763A7D" w:rsidP="001126CF">
            <w:pPr>
              <w:rPr>
                <w:rFonts w:ascii="Comic Sans MS" w:hAnsi="Comic Sans MS" w:cs="Arial"/>
                <w:sz w:val="22"/>
                <w:szCs w:val="22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</w:rPr>
              <w:t>A. Een e-mailbericht maken en verzenden</w:t>
            </w:r>
          </w:p>
          <w:tbl>
            <w:tblPr>
              <w:tblStyle w:val="Tabelraster"/>
              <w:tblW w:w="8674" w:type="dxa"/>
              <w:tblInd w:w="113" w:type="dxa"/>
              <w:tblBorders>
                <w:top w:val="single" w:sz="8" w:space="0" w:color="C0C0C0"/>
                <w:left w:val="single" w:sz="8" w:space="0" w:color="C0C0C0"/>
                <w:bottom w:val="single" w:sz="8" w:space="0" w:color="C0C0C0"/>
                <w:right w:val="single" w:sz="8" w:space="0" w:color="C0C0C0"/>
                <w:insideH w:val="single" w:sz="8" w:space="0" w:color="C0C0C0"/>
                <w:insideV w:val="single" w:sz="8" w:space="0" w:color="C0C0C0"/>
              </w:tblBorders>
              <w:tblCellMar>
                <w:top w:w="28" w:type="dxa"/>
                <w:bottom w:w="28" w:type="dxa"/>
              </w:tblCellMar>
              <w:tblLook w:val="04A0" w:firstRow="1" w:lastRow="0" w:firstColumn="1" w:lastColumn="0" w:noHBand="0" w:noVBand="1"/>
            </w:tblPr>
            <w:tblGrid>
              <w:gridCol w:w="8674"/>
            </w:tblGrid>
            <w:tr w:rsidR="00947985" w:rsidRPr="00684564" w14:paraId="2DBDC71D" w14:textId="77777777" w:rsidTr="00A50AF4">
              <w:tc>
                <w:tcPr>
                  <w:tcW w:w="8314" w:type="dxa"/>
                  <w:shd w:val="clear" w:color="auto" w:fill="auto"/>
                </w:tcPr>
                <w:p w14:paraId="29E0BCF5" w14:textId="4DAFE2C7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947985" w:rsidRPr="00684564" w14:paraId="7D56762C" w14:textId="77777777" w:rsidTr="00A50AF4">
              <w:tc>
                <w:tcPr>
                  <w:tcW w:w="8314" w:type="dxa"/>
                  <w:shd w:val="clear" w:color="auto" w:fill="auto"/>
                </w:tcPr>
                <w:p w14:paraId="648C81A5" w14:textId="6F9BC6CE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947985" w:rsidRPr="00684564" w14:paraId="20FC8A2F" w14:textId="77777777" w:rsidTr="00A50AF4">
              <w:tc>
                <w:tcPr>
                  <w:tcW w:w="8314" w:type="dxa"/>
                  <w:shd w:val="clear" w:color="auto" w:fill="auto"/>
                </w:tcPr>
                <w:p w14:paraId="79007103" w14:textId="4626B6DC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947985" w:rsidRPr="00684564" w14:paraId="32132033" w14:textId="77777777" w:rsidTr="00A50AF4">
              <w:tc>
                <w:tcPr>
                  <w:tcW w:w="8314" w:type="dxa"/>
                  <w:shd w:val="clear" w:color="auto" w:fill="auto"/>
                </w:tcPr>
                <w:p w14:paraId="134DFDED" w14:textId="5641F0A9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947985" w:rsidRPr="00684564" w14:paraId="4B3295D7" w14:textId="77777777" w:rsidTr="00A50AF4">
              <w:tc>
                <w:tcPr>
                  <w:tcW w:w="8314" w:type="dxa"/>
                  <w:shd w:val="clear" w:color="auto" w:fill="auto"/>
                </w:tcPr>
                <w:p w14:paraId="22C719B9" w14:textId="3ABA5BF6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947985" w:rsidRPr="00684564" w14:paraId="36C8D6DE" w14:textId="77777777" w:rsidTr="00A50AF4">
              <w:tc>
                <w:tcPr>
                  <w:tcW w:w="8314" w:type="dxa"/>
                  <w:shd w:val="clear" w:color="auto" w:fill="auto"/>
                </w:tcPr>
                <w:p w14:paraId="6EAB2574" w14:textId="1A66BAAB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</w:tbl>
          <w:p w14:paraId="4325A592" w14:textId="77777777" w:rsidR="00763A7D" w:rsidRPr="00684564" w:rsidRDefault="00763A7D" w:rsidP="001126CF">
            <w:pPr>
              <w:rPr>
                <w:rFonts w:ascii="Comic Sans MS" w:hAnsi="Comic Sans MS" w:cs="Arial"/>
                <w:sz w:val="22"/>
                <w:szCs w:val="22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</w:rPr>
              <w:t>B. Een e-mailbericht beantwoorden</w:t>
            </w:r>
          </w:p>
          <w:tbl>
            <w:tblPr>
              <w:tblStyle w:val="Tabelraster"/>
              <w:tblW w:w="8674" w:type="dxa"/>
              <w:tblInd w:w="113" w:type="dxa"/>
              <w:tblBorders>
                <w:top w:val="single" w:sz="8" w:space="0" w:color="C0C0C0"/>
                <w:left w:val="single" w:sz="8" w:space="0" w:color="C0C0C0"/>
                <w:bottom w:val="single" w:sz="8" w:space="0" w:color="C0C0C0"/>
                <w:right w:val="single" w:sz="8" w:space="0" w:color="C0C0C0"/>
                <w:insideH w:val="single" w:sz="8" w:space="0" w:color="C0C0C0"/>
                <w:insideV w:val="single" w:sz="8" w:space="0" w:color="C0C0C0"/>
              </w:tblBorders>
              <w:tblCellMar>
                <w:top w:w="28" w:type="dxa"/>
                <w:bottom w:w="28" w:type="dxa"/>
              </w:tblCellMar>
              <w:tblLook w:val="04A0" w:firstRow="1" w:lastRow="0" w:firstColumn="1" w:lastColumn="0" w:noHBand="0" w:noVBand="1"/>
            </w:tblPr>
            <w:tblGrid>
              <w:gridCol w:w="8674"/>
            </w:tblGrid>
            <w:tr w:rsidR="00947985" w:rsidRPr="00684564" w14:paraId="3C716C4A" w14:textId="77777777" w:rsidTr="00A50AF4">
              <w:tc>
                <w:tcPr>
                  <w:tcW w:w="8324" w:type="dxa"/>
                  <w:shd w:val="clear" w:color="auto" w:fill="auto"/>
                </w:tcPr>
                <w:p w14:paraId="164DA9A2" w14:textId="0CF318B3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tr w:rsidR="00947985" w:rsidRPr="00684564" w14:paraId="477AF8E9" w14:textId="77777777" w:rsidTr="00A50AF4">
              <w:tc>
                <w:tcPr>
                  <w:tcW w:w="8324" w:type="dxa"/>
                  <w:shd w:val="clear" w:color="auto" w:fill="auto"/>
                </w:tcPr>
                <w:p w14:paraId="665434D0" w14:textId="65073822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tr w:rsidR="00832082" w:rsidRPr="00684564" w14:paraId="5344F4A9" w14:textId="77777777" w:rsidTr="00A50AF4">
              <w:tc>
                <w:tcPr>
                  <w:tcW w:w="8324" w:type="dxa"/>
                  <w:shd w:val="clear" w:color="auto" w:fill="auto"/>
                </w:tcPr>
                <w:p w14:paraId="5158B5D8" w14:textId="77777777" w:rsidR="00832082" w:rsidRPr="00AC7CA3" w:rsidRDefault="00832082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tr w:rsidR="00947985" w:rsidRPr="00684564" w14:paraId="60C1E346" w14:textId="77777777" w:rsidTr="00A50AF4">
              <w:tc>
                <w:tcPr>
                  <w:tcW w:w="8324" w:type="dxa"/>
                  <w:shd w:val="clear" w:color="auto" w:fill="auto"/>
                </w:tcPr>
                <w:p w14:paraId="233FC6FF" w14:textId="0B87B475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947985" w:rsidRPr="00684564" w14:paraId="6833465A" w14:textId="77777777" w:rsidTr="00A50AF4">
              <w:tc>
                <w:tcPr>
                  <w:tcW w:w="8324" w:type="dxa"/>
                  <w:shd w:val="clear" w:color="auto" w:fill="auto"/>
                </w:tcPr>
                <w:p w14:paraId="0938EEF1" w14:textId="70229AE2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</w:tbl>
          <w:p w14:paraId="4246C35B" w14:textId="0CD4C46D" w:rsidR="00763A7D" w:rsidRPr="00684564" w:rsidRDefault="00763A7D" w:rsidP="001126CF">
            <w:pPr>
              <w:rPr>
                <w:rFonts w:ascii="Comic Sans MS" w:hAnsi="Comic Sans MS" w:cs="Arial"/>
                <w:sz w:val="22"/>
                <w:szCs w:val="22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</w:rPr>
              <w:t>C. Een e-mailbericht doorsturen naar anderen</w:t>
            </w:r>
          </w:p>
          <w:tbl>
            <w:tblPr>
              <w:tblStyle w:val="Tabelraster"/>
              <w:tblW w:w="8674" w:type="dxa"/>
              <w:tblInd w:w="113" w:type="dxa"/>
              <w:tblBorders>
                <w:top w:val="single" w:sz="8" w:space="0" w:color="C0C0C0"/>
                <w:left w:val="single" w:sz="8" w:space="0" w:color="C0C0C0"/>
                <w:bottom w:val="single" w:sz="8" w:space="0" w:color="C0C0C0"/>
                <w:right w:val="single" w:sz="8" w:space="0" w:color="C0C0C0"/>
                <w:insideH w:val="single" w:sz="8" w:space="0" w:color="C0C0C0"/>
                <w:insideV w:val="single" w:sz="8" w:space="0" w:color="C0C0C0"/>
              </w:tblBorders>
              <w:tblCellMar>
                <w:top w:w="28" w:type="dxa"/>
                <w:bottom w:w="28" w:type="dxa"/>
              </w:tblCellMar>
              <w:tblLook w:val="04A0" w:firstRow="1" w:lastRow="0" w:firstColumn="1" w:lastColumn="0" w:noHBand="0" w:noVBand="1"/>
            </w:tblPr>
            <w:tblGrid>
              <w:gridCol w:w="8674"/>
            </w:tblGrid>
            <w:tr w:rsidR="00947985" w:rsidRPr="00684564" w14:paraId="247D8A18" w14:textId="77777777" w:rsidTr="00A50AF4">
              <w:tc>
                <w:tcPr>
                  <w:tcW w:w="8324" w:type="dxa"/>
                  <w:shd w:val="clear" w:color="auto" w:fill="auto"/>
                </w:tcPr>
                <w:p w14:paraId="2FC144EA" w14:textId="6AD159A3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tr w:rsidR="00947985" w:rsidRPr="00684564" w14:paraId="2972E68A" w14:textId="77777777" w:rsidTr="00A50AF4">
              <w:tc>
                <w:tcPr>
                  <w:tcW w:w="8324" w:type="dxa"/>
                  <w:shd w:val="clear" w:color="auto" w:fill="auto"/>
                </w:tcPr>
                <w:p w14:paraId="7F278053" w14:textId="7C68B78D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tr w:rsidR="00947985" w:rsidRPr="00684564" w14:paraId="696343A5" w14:textId="77777777" w:rsidTr="00A50AF4">
              <w:tc>
                <w:tcPr>
                  <w:tcW w:w="8324" w:type="dxa"/>
                  <w:shd w:val="clear" w:color="auto" w:fill="auto"/>
                </w:tcPr>
                <w:p w14:paraId="380315AC" w14:textId="58568772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tr w:rsidR="00947985" w:rsidRPr="00684564" w14:paraId="1270F0A8" w14:textId="77777777" w:rsidTr="00A50AF4">
              <w:tc>
                <w:tcPr>
                  <w:tcW w:w="8324" w:type="dxa"/>
                  <w:shd w:val="clear" w:color="auto" w:fill="auto"/>
                </w:tcPr>
                <w:p w14:paraId="2026FAD1" w14:textId="0A96F78F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tr w:rsidR="00832082" w:rsidRPr="00684564" w14:paraId="0496612D" w14:textId="77777777" w:rsidTr="00A50AF4">
              <w:tc>
                <w:tcPr>
                  <w:tcW w:w="8324" w:type="dxa"/>
                  <w:shd w:val="clear" w:color="auto" w:fill="auto"/>
                </w:tcPr>
                <w:p w14:paraId="385A8B14" w14:textId="77777777" w:rsidR="00832082" w:rsidRPr="00AC7CA3" w:rsidRDefault="00832082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tr w:rsidR="00947985" w:rsidRPr="00684564" w14:paraId="02FF1CE7" w14:textId="77777777" w:rsidTr="00A50AF4">
              <w:tc>
                <w:tcPr>
                  <w:tcW w:w="8324" w:type="dxa"/>
                  <w:shd w:val="clear" w:color="auto" w:fill="auto"/>
                </w:tcPr>
                <w:p w14:paraId="11CD1083" w14:textId="5CA3E5F0" w:rsidR="00763A7D" w:rsidRPr="00AC7CA3" w:rsidRDefault="00763A7D" w:rsidP="00472B93">
                  <w:pPr>
                    <w:framePr w:hSpace="141" w:wrap="around" w:vAnchor="text" w:hAnchor="margin" w:x="-486" w:y="82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</w:tbl>
          <w:p w14:paraId="2BA32DD6" w14:textId="77777777" w:rsidR="00763A7D" w:rsidRPr="00684564" w:rsidRDefault="00763A7D" w:rsidP="001126CF">
            <w:pPr>
              <w:spacing w:line="240" w:lineRule="auto"/>
              <w:ind w:left="360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  <w:shd w:val="clear" w:color="auto" w:fill="FFFFFF"/>
              </w:rPr>
            </w:pPr>
          </w:p>
        </w:tc>
      </w:tr>
      <w:tr w:rsidR="00947985" w:rsidRPr="00F02E96" w14:paraId="7CC7B04C" w14:textId="77777777" w:rsidTr="008B61E9">
        <w:tc>
          <w:tcPr>
            <w:tcW w:w="9180" w:type="dxa"/>
            <w:gridSpan w:val="2"/>
          </w:tcPr>
          <w:p w14:paraId="703E415F" w14:textId="783B0FA9" w:rsidR="00763A7D" w:rsidRPr="00684564" w:rsidRDefault="00763A7D" w:rsidP="001126CF">
            <w:pPr>
              <w:jc w:val="both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Bereikbaarheid cursusleiders:</w:t>
            </w:r>
          </w:p>
          <w:p w14:paraId="1F5ED452" w14:textId="53C4BDFA" w:rsidR="00763A7D" w:rsidRPr="00684564" w:rsidRDefault="008D69C1" w:rsidP="001126CF">
            <w:pPr>
              <w:jc w:val="both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Jan</w:t>
            </w:r>
            <w:r w:rsidR="00763A7D"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, dinsdag t/m vrijdag van 10.00–15.00</w:t>
            </w:r>
            <w:r w:rsidR="001967D6"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 </w:t>
            </w:r>
            <w:r w:rsidR="00763A7D"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uur telefoon 07-22445566</w:t>
            </w:r>
          </w:p>
          <w:p w14:paraId="14041C8B" w14:textId="2F3DAAFB" w:rsidR="00763A7D" w:rsidRPr="00684564" w:rsidRDefault="00763A7D" w:rsidP="001126CF">
            <w:pPr>
              <w:rPr>
                <w:rFonts w:ascii="Comic Sans MS" w:hAnsi="Comic Sans MS" w:cs="Arial"/>
                <w:noProof/>
                <w:sz w:val="22"/>
                <w:szCs w:val="22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Eva, donderdag </w:t>
            </w:r>
            <w:r w:rsidR="00505CC0"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en</w:t>
            </w: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 vrijdag van 12.00–15.00 uur telefoon 07-32435476</w:t>
            </w:r>
          </w:p>
        </w:tc>
      </w:tr>
      <w:tr w:rsidR="00947985" w:rsidRPr="00472B93" w14:paraId="7EC1F181" w14:textId="77777777" w:rsidTr="008B61E9">
        <w:tc>
          <w:tcPr>
            <w:tcW w:w="9180" w:type="dxa"/>
            <w:gridSpan w:val="2"/>
          </w:tcPr>
          <w:p w14:paraId="46CC6BCF" w14:textId="77777777" w:rsidR="00763A7D" w:rsidRPr="00684564" w:rsidRDefault="00763A7D" w:rsidP="001126CF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Contactgegevens</w:t>
            </w:r>
          </w:p>
          <w:p w14:paraId="2B50CD66" w14:textId="77777777" w:rsidR="00763A7D" w:rsidRPr="00684564" w:rsidRDefault="00763A7D" w:rsidP="001126CF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Buurtcentrum Korenbloem</w:t>
            </w:r>
          </w:p>
          <w:p w14:paraId="55E49CCB" w14:textId="77777777" w:rsidR="00763A7D" w:rsidRPr="00684564" w:rsidRDefault="00763A7D" w:rsidP="001126CF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Achterweg 24</w:t>
            </w:r>
          </w:p>
          <w:p w14:paraId="3E5FF050" w14:textId="77777777" w:rsidR="00763A7D" w:rsidRPr="00684564" w:rsidRDefault="00763A7D" w:rsidP="001126CF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68456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1234 AB Echtelen</w:t>
            </w:r>
          </w:p>
          <w:p w14:paraId="0192FB5E" w14:textId="669F4A47" w:rsidR="00763A7D" w:rsidRPr="00AC7CA3" w:rsidRDefault="00763A7D" w:rsidP="001126CF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</w:pPr>
            <w:r w:rsidRPr="00AC7CA3"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  <w:t>e-mail: computercursus@korenbloem.nl</w:t>
            </w:r>
            <w:r w:rsidR="00E501E5" w:rsidRPr="00AC7CA3"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  <w:t xml:space="preserve"> Telefoon: 07-234567</w:t>
            </w:r>
            <w:r w:rsidR="009B5922" w:rsidRPr="00AC7CA3"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  <w:t>35</w:t>
            </w:r>
          </w:p>
        </w:tc>
      </w:tr>
    </w:tbl>
    <w:p w14:paraId="5350A7E2" w14:textId="77777777" w:rsidR="00FA6D95" w:rsidRPr="00F97A6B" w:rsidRDefault="00FA6D95" w:rsidP="00053BB5">
      <w:pPr>
        <w:pStyle w:val="plattetekst"/>
        <w:tabs>
          <w:tab w:val="center" w:pos="-397"/>
          <w:tab w:val="left" w:pos="0"/>
          <w:tab w:val="right" w:leader="dot" w:pos="8731"/>
        </w:tabs>
        <w:rPr>
          <w:lang w:val="it-IT"/>
        </w:rPr>
      </w:pPr>
    </w:p>
    <w:sectPr w:rsidR="00FA6D95" w:rsidRPr="00F97A6B" w:rsidSect="00173EBA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98AE7D" w14:textId="77777777" w:rsidR="005D7B9F" w:rsidRDefault="005D7B9F">
      <w:r>
        <w:separator/>
      </w:r>
    </w:p>
  </w:endnote>
  <w:endnote w:type="continuationSeparator" w:id="0">
    <w:p w14:paraId="426EDA28" w14:textId="77777777" w:rsidR="005D7B9F" w:rsidRDefault="005D7B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28D5EA64-3946-4199-89B4-76FBCD833AC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D801CD5D-0A83-4B05-B987-ACEDEFA11F6B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3" w:fontKey="{76A93B6C-28BA-41ED-8F38-FE4CCC103919}"/>
    <w:embedBold r:id="rId4" w:fontKey="{E735E7E5-976D-4EA6-BE18-51C79B425F21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18B38DAB-9CF1-4CBE-8ECD-4B54E4EBAAF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AF97B4" w14:textId="77777777" w:rsidR="005D7B9F" w:rsidRDefault="005D7B9F">
      <w:r>
        <w:separator/>
      </w:r>
    </w:p>
  </w:footnote>
  <w:footnote w:type="continuationSeparator" w:id="0">
    <w:p w14:paraId="2C145BAC" w14:textId="77777777" w:rsidR="005D7B9F" w:rsidRDefault="005D7B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3596218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  <w:color w:val="auto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1965567"/>
    <w:multiLevelType w:val="multilevel"/>
    <w:tmpl w:val="53EE50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281861D2"/>
    <w:multiLevelType w:val="multilevel"/>
    <w:tmpl w:val="003EC7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8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9" w15:restartNumberingAfterBreak="0">
    <w:nsid w:val="472358DF"/>
    <w:multiLevelType w:val="multilevel"/>
    <w:tmpl w:val="3E081AF2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0" w15:restartNumberingAfterBreak="0">
    <w:nsid w:val="56C50C31"/>
    <w:multiLevelType w:val="multilevel"/>
    <w:tmpl w:val="B25850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1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79A876F9"/>
    <w:multiLevelType w:val="multilevel"/>
    <w:tmpl w:val="0C8A5D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3" w15:restartNumberingAfterBreak="0">
    <w:nsid w:val="7D1D0B63"/>
    <w:multiLevelType w:val="hybridMultilevel"/>
    <w:tmpl w:val="047ED060"/>
    <w:lvl w:ilvl="0" w:tplc="E9169C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8"/>
  </w:num>
  <w:num w:numId="3">
    <w:abstractNumId w:val="7"/>
  </w:num>
  <w:num w:numId="4">
    <w:abstractNumId w:val="3"/>
  </w:num>
  <w:num w:numId="5">
    <w:abstractNumId w:val="2"/>
  </w:num>
  <w:num w:numId="6">
    <w:abstractNumId w:val="13"/>
  </w:num>
  <w:num w:numId="7">
    <w:abstractNumId w:val="1"/>
  </w:num>
  <w:num w:numId="8">
    <w:abstractNumId w:val="1"/>
  </w:num>
  <w:num w:numId="9">
    <w:abstractNumId w:val="11"/>
  </w:num>
  <w:num w:numId="10">
    <w:abstractNumId w:val="4"/>
  </w:num>
  <w:num w:numId="11">
    <w:abstractNumId w:val="5"/>
  </w:num>
  <w:num w:numId="12">
    <w:abstractNumId w:val="9"/>
  </w:num>
  <w:num w:numId="13">
    <w:abstractNumId w:val="6"/>
  </w:num>
  <w:num w:numId="14">
    <w:abstractNumId w:val="1"/>
  </w:num>
  <w:num w:numId="15">
    <w:abstractNumId w:val="12"/>
  </w:num>
  <w:num w:numId="16">
    <w:abstractNumId w:val="1"/>
  </w:num>
  <w:num w:numId="17">
    <w:abstractNumId w:val="10"/>
  </w:num>
  <w:num w:numId="18">
    <w:abstractNumId w:val="1"/>
  </w:num>
  <w:num w:numId="19">
    <w:abstractNumId w:val="1"/>
  </w:num>
  <w:num w:numId="20">
    <w:abstractNumId w:val="1"/>
  </w:num>
  <w:num w:numId="21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7372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D7B9F"/>
    <w:rsid w:val="000033D8"/>
    <w:rsid w:val="0002051A"/>
    <w:rsid w:val="00037FA3"/>
    <w:rsid w:val="000443EE"/>
    <w:rsid w:val="00052BDD"/>
    <w:rsid w:val="00053BB5"/>
    <w:rsid w:val="0005545E"/>
    <w:rsid w:val="00061253"/>
    <w:rsid w:val="0007134D"/>
    <w:rsid w:val="00083110"/>
    <w:rsid w:val="0009716F"/>
    <w:rsid w:val="000A736C"/>
    <w:rsid w:val="000B0156"/>
    <w:rsid w:val="000D00B1"/>
    <w:rsid w:val="000D7F35"/>
    <w:rsid w:val="000E30A8"/>
    <w:rsid w:val="001100F6"/>
    <w:rsid w:val="001126CF"/>
    <w:rsid w:val="001315F1"/>
    <w:rsid w:val="0013274B"/>
    <w:rsid w:val="00140F5E"/>
    <w:rsid w:val="001418EA"/>
    <w:rsid w:val="00142103"/>
    <w:rsid w:val="00145B3B"/>
    <w:rsid w:val="00145FD7"/>
    <w:rsid w:val="001562CB"/>
    <w:rsid w:val="0015753A"/>
    <w:rsid w:val="00164CC0"/>
    <w:rsid w:val="00165532"/>
    <w:rsid w:val="00173EBA"/>
    <w:rsid w:val="00186095"/>
    <w:rsid w:val="00193974"/>
    <w:rsid w:val="00193F3D"/>
    <w:rsid w:val="001967D6"/>
    <w:rsid w:val="001969A6"/>
    <w:rsid w:val="001A0D40"/>
    <w:rsid w:val="001A7CE4"/>
    <w:rsid w:val="001B2ACB"/>
    <w:rsid w:val="001C1467"/>
    <w:rsid w:val="001C4B29"/>
    <w:rsid w:val="001D7423"/>
    <w:rsid w:val="001E347E"/>
    <w:rsid w:val="00203694"/>
    <w:rsid w:val="00205E73"/>
    <w:rsid w:val="002068F8"/>
    <w:rsid w:val="00211180"/>
    <w:rsid w:val="00213DC9"/>
    <w:rsid w:val="00240C4A"/>
    <w:rsid w:val="002675FF"/>
    <w:rsid w:val="002741BA"/>
    <w:rsid w:val="00283F2B"/>
    <w:rsid w:val="0029112E"/>
    <w:rsid w:val="002A5068"/>
    <w:rsid w:val="002B066F"/>
    <w:rsid w:val="002D302F"/>
    <w:rsid w:val="002D4B5F"/>
    <w:rsid w:val="002F70C0"/>
    <w:rsid w:val="003030DD"/>
    <w:rsid w:val="003033E7"/>
    <w:rsid w:val="00314C78"/>
    <w:rsid w:val="003336B0"/>
    <w:rsid w:val="00345D1D"/>
    <w:rsid w:val="00354DAD"/>
    <w:rsid w:val="00376961"/>
    <w:rsid w:val="00381D68"/>
    <w:rsid w:val="0038767B"/>
    <w:rsid w:val="0039566A"/>
    <w:rsid w:val="003A2D4D"/>
    <w:rsid w:val="003B5678"/>
    <w:rsid w:val="003D50B1"/>
    <w:rsid w:val="003E110B"/>
    <w:rsid w:val="003E7707"/>
    <w:rsid w:val="003F3C2F"/>
    <w:rsid w:val="00404400"/>
    <w:rsid w:val="004266B4"/>
    <w:rsid w:val="00444C93"/>
    <w:rsid w:val="00444D3B"/>
    <w:rsid w:val="00450AEB"/>
    <w:rsid w:val="00451126"/>
    <w:rsid w:val="00454292"/>
    <w:rsid w:val="00455814"/>
    <w:rsid w:val="0046260B"/>
    <w:rsid w:val="004629B3"/>
    <w:rsid w:val="004631A4"/>
    <w:rsid w:val="00472B93"/>
    <w:rsid w:val="00484D24"/>
    <w:rsid w:val="004B2DF1"/>
    <w:rsid w:val="004B792B"/>
    <w:rsid w:val="004D768D"/>
    <w:rsid w:val="004E1E8B"/>
    <w:rsid w:val="004F5851"/>
    <w:rsid w:val="00505CC0"/>
    <w:rsid w:val="00516233"/>
    <w:rsid w:val="0052120A"/>
    <w:rsid w:val="00521DC8"/>
    <w:rsid w:val="00534BB2"/>
    <w:rsid w:val="0054136C"/>
    <w:rsid w:val="00554AFF"/>
    <w:rsid w:val="00575F5B"/>
    <w:rsid w:val="00576C47"/>
    <w:rsid w:val="005922B9"/>
    <w:rsid w:val="005A52E5"/>
    <w:rsid w:val="005C323D"/>
    <w:rsid w:val="005D1EB7"/>
    <w:rsid w:val="005D7B9F"/>
    <w:rsid w:val="00614138"/>
    <w:rsid w:val="006228BB"/>
    <w:rsid w:val="00623CBD"/>
    <w:rsid w:val="00635720"/>
    <w:rsid w:val="006446FE"/>
    <w:rsid w:val="00647651"/>
    <w:rsid w:val="0065340A"/>
    <w:rsid w:val="00657780"/>
    <w:rsid w:val="00664E18"/>
    <w:rsid w:val="0067138C"/>
    <w:rsid w:val="00684564"/>
    <w:rsid w:val="00687BDB"/>
    <w:rsid w:val="00697FE3"/>
    <w:rsid w:val="006A561A"/>
    <w:rsid w:val="006A5D9C"/>
    <w:rsid w:val="006C4143"/>
    <w:rsid w:val="006C453C"/>
    <w:rsid w:val="006C6035"/>
    <w:rsid w:val="006D0214"/>
    <w:rsid w:val="006D72E5"/>
    <w:rsid w:val="006E3132"/>
    <w:rsid w:val="006F5643"/>
    <w:rsid w:val="007051AC"/>
    <w:rsid w:val="00711714"/>
    <w:rsid w:val="00735F20"/>
    <w:rsid w:val="007379CA"/>
    <w:rsid w:val="00754CC2"/>
    <w:rsid w:val="007556E8"/>
    <w:rsid w:val="00755AAA"/>
    <w:rsid w:val="00763A7D"/>
    <w:rsid w:val="0077467A"/>
    <w:rsid w:val="00777A81"/>
    <w:rsid w:val="007A2F13"/>
    <w:rsid w:val="007A3356"/>
    <w:rsid w:val="007B15B3"/>
    <w:rsid w:val="007B49DA"/>
    <w:rsid w:val="007B701D"/>
    <w:rsid w:val="007D4733"/>
    <w:rsid w:val="007D70E8"/>
    <w:rsid w:val="007F732C"/>
    <w:rsid w:val="00806E91"/>
    <w:rsid w:val="0082675F"/>
    <w:rsid w:val="00832082"/>
    <w:rsid w:val="008341E3"/>
    <w:rsid w:val="008635E1"/>
    <w:rsid w:val="008657F9"/>
    <w:rsid w:val="0086677B"/>
    <w:rsid w:val="008721BA"/>
    <w:rsid w:val="00874C61"/>
    <w:rsid w:val="00882D76"/>
    <w:rsid w:val="00890944"/>
    <w:rsid w:val="0089615E"/>
    <w:rsid w:val="008B61E9"/>
    <w:rsid w:val="008D466B"/>
    <w:rsid w:val="008D69C1"/>
    <w:rsid w:val="008E2A1C"/>
    <w:rsid w:val="008F3AC8"/>
    <w:rsid w:val="0091799E"/>
    <w:rsid w:val="00932200"/>
    <w:rsid w:val="00947985"/>
    <w:rsid w:val="0095503D"/>
    <w:rsid w:val="00960B1B"/>
    <w:rsid w:val="00967F95"/>
    <w:rsid w:val="0097472A"/>
    <w:rsid w:val="00982075"/>
    <w:rsid w:val="00993840"/>
    <w:rsid w:val="009A0E89"/>
    <w:rsid w:val="009B5922"/>
    <w:rsid w:val="009C171D"/>
    <w:rsid w:val="009E2038"/>
    <w:rsid w:val="009E6034"/>
    <w:rsid w:val="009E63E7"/>
    <w:rsid w:val="009F49E9"/>
    <w:rsid w:val="009F7570"/>
    <w:rsid w:val="00A2400A"/>
    <w:rsid w:val="00A34B08"/>
    <w:rsid w:val="00A40628"/>
    <w:rsid w:val="00A50AF4"/>
    <w:rsid w:val="00A57F1B"/>
    <w:rsid w:val="00A60CD5"/>
    <w:rsid w:val="00A65D04"/>
    <w:rsid w:val="00A67492"/>
    <w:rsid w:val="00A73362"/>
    <w:rsid w:val="00A74829"/>
    <w:rsid w:val="00A76976"/>
    <w:rsid w:val="00A81E59"/>
    <w:rsid w:val="00AB4932"/>
    <w:rsid w:val="00AB5D1A"/>
    <w:rsid w:val="00AC352F"/>
    <w:rsid w:val="00AC7CA3"/>
    <w:rsid w:val="00AD2FB4"/>
    <w:rsid w:val="00AD3792"/>
    <w:rsid w:val="00AE79F4"/>
    <w:rsid w:val="00B00C5C"/>
    <w:rsid w:val="00B12C08"/>
    <w:rsid w:val="00B3152C"/>
    <w:rsid w:val="00B361A1"/>
    <w:rsid w:val="00B36A3C"/>
    <w:rsid w:val="00B37855"/>
    <w:rsid w:val="00B61627"/>
    <w:rsid w:val="00B62C3E"/>
    <w:rsid w:val="00B72A88"/>
    <w:rsid w:val="00B80E31"/>
    <w:rsid w:val="00B83E29"/>
    <w:rsid w:val="00B86941"/>
    <w:rsid w:val="00B86FC7"/>
    <w:rsid w:val="00B92F5C"/>
    <w:rsid w:val="00BA25A9"/>
    <w:rsid w:val="00BD379D"/>
    <w:rsid w:val="00BF1E8F"/>
    <w:rsid w:val="00BF7885"/>
    <w:rsid w:val="00C05342"/>
    <w:rsid w:val="00C1021E"/>
    <w:rsid w:val="00C11BCC"/>
    <w:rsid w:val="00C15F81"/>
    <w:rsid w:val="00C662AC"/>
    <w:rsid w:val="00C711AE"/>
    <w:rsid w:val="00C9211A"/>
    <w:rsid w:val="00C9294B"/>
    <w:rsid w:val="00CA7C54"/>
    <w:rsid w:val="00CB4280"/>
    <w:rsid w:val="00CC01A2"/>
    <w:rsid w:val="00CC215E"/>
    <w:rsid w:val="00CC6290"/>
    <w:rsid w:val="00CD0B7D"/>
    <w:rsid w:val="00CD1906"/>
    <w:rsid w:val="00CE5851"/>
    <w:rsid w:val="00CF517D"/>
    <w:rsid w:val="00CF7318"/>
    <w:rsid w:val="00D03373"/>
    <w:rsid w:val="00D046BE"/>
    <w:rsid w:val="00D04AE3"/>
    <w:rsid w:val="00D14FAB"/>
    <w:rsid w:val="00D1649E"/>
    <w:rsid w:val="00D1764F"/>
    <w:rsid w:val="00D2005F"/>
    <w:rsid w:val="00D24726"/>
    <w:rsid w:val="00D301D1"/>
    <w:rsid w:val="00D40AC7"/>
    <w:rsid w:val="00D46D21"/>
    <w:rsid w:val="00D521E3"/>
    <w:rsid w:val="00D609B5"/>
    <w:rsid w:val="00D914FA"/>
    <w:rsid w:val="00D91C14"/>
    <w:rsid w:val="00D92DEA"/>
    <w:rsid w:val="00D954ED"/>
    <w:rsid w:val="00DB1BB9"/>
    <w:rsid w:val="00DC16CC"/>
    <w:rsid w:val="00DC2956"/>
    <w:rsid w:val="00DD26A4"/>
    <w:rsid w:val="00DE5049"/>
    <w:rsid w:val="00E10F8E"/>
    <w:rsid w:val="00E124D3"/>
    <w:rsid w:val="00E235DB"/>
    <w:rsid w:val="00E23BD0"/>
    <w:rsid w:val="00E27017"/>
    <w:rsid w:val="00E36A62"/>
    <w:rsid w:val="00E4621C"/>
    <w:rsid w:val="00E501E5"/>
    <w:rsid w:val="00E55244"/>
    <w:rsid w:val="00E655B0"/>
    <w:rsid w:val="00E926E2"/>
    <w:rsid w:val="00E92EDE"/>
    <w:rsid w:val="00EA3315"/>
    <w:rsid w:val="00EB0448"/>
    <w:rsid w:val="00EB07A4"/>
    <w:rsid w:val="00EC7A5D"/>
    <w:rsid w:val="00ED6F36"/>
    <w:rsid w:val="00EF15EA"/>
    <w:rsid w:val="00EF4A9A"/>
    <w:rsid w:val="00EF5758"/>
    <w:rsid w:val="00EF725A"/>
    <w:rsid w:val="00F0268D"/>
    <w:rsid w:val="00F02E96"/>
    <w:rsid w:val="00F071A7"/>
    <w:rsid w:val="00F10EA8"/>
    <w:rsid w:val="00F26CF7"/>
    <w:rsid w:val="00F3147C"/>
    <w:rsid w:val="00F32E0B"/>
    <w:rsid w:val="00F3697D"/>
    <w:rsid w:val="00F445CF"/>
    <w:rsid w:val="00F45E14"/>
    <w:rsid w:val="00F64F79"/>
    <w:rsid w:val="00F656E4"/>
    <w:rsid w:val="00F70DE6"/>
    <w:rsid w:val="00F83C55"/>
    <w:rsid w:val="00F901D9"/>
    <w:rsid w:val="00F90DD8"/>
    <w:rsid w:val="00F912B3"/>
    <w:rsid w:val="00F94F63"/>
    <w:rsid w:val="00F97A6B"/>
    <w:rsid w:val="00FA1E78"/>
    <w:rsid w:val="00FA565E"/>
    <w:rsid w:val="00FA6D95"/>
    <w:rsid w:val="00FA709F"/>
    <w:rsid w:val="00FB327D"/>
    <w:rsid w:val="00FC5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3729"/>
    <o:shapelayout v:ext="edit">
      <o:idmap v:ext="edit" data="1"/>
    </o:shapelayout>
  </w:shapeDefaults>
  <w:decimalSymbol w:val=","/>
  <w:listSeparator w:val=";"/>
  <w14:docId w14:val="19084128"/>
  <w15:chartTrackingRefBased/>
  <w15:docId w15:val="{57DF9295-2DF9-4F29-9670-13674F6B39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472B93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472B93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472B93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472B93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472B93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472B93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472B93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472B93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472B93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472B93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472B93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472B93"/>
  </w:style>
  <w:style w:type="paragraph" w:customStyle="1" w:styleId="plattetekst">
    <w:name w:val="platte tekst"/>
    <w:basedOn w:val="Standaard"/>
    <w:link w:val="plattetekstChar"/>
    <w:rsid w:val="00472B93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472B93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472B93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472B93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472B93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472B93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472B93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472B93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472B93"/>
    <w:pPr>
      <w:shd w:val="clear" w:color="auto" w:fill="FF0000"/>
    </w:pPr>
  </w:style>
  <w:style w:type="paragraph" w:styleId="Ballontekst">
    <w:name w:val="Balloon Text"/>
    <w:basedOn w:val="Standaard"/>
    <w:semiHidden/>
    <w:rsid w:val="00472B93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472B93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472B93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472B93"/>
    <w:rPr>
      <w:rFonts w:ascii="Arial" w:hAnsi="Arial"/>
      <w:sz w:val="16"/>
    </w:rPr>
  </w:style>
  <w:style w:type="paragraph" w:customStyle="1" w:styleId="jaartal">
    <w:name w:val="jaartal"/>
    <w:basedOn w:val="Standaard"/>
    <w:rsid w:val="00472B93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472B93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472B93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472B93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472B93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472B93"/>
    <w:rPr>
      <w:szCs w:val="20"/>
      <w:lang w:eastAsia="en-US"/>
    </w:rPr>
  </w:style>
  <w:style w:type="character" w:customStyle="1" w:styleId="leesverder">
    <w:name w:val="leesverder"/>
    <w:rsid w:val="00472B93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472B93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472B93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472B93"/>
  </w:style>
  <w:style w:type="paragraph" w:customStyle="1" w:styleId="nummering">
    <w:name w:val="nummering"/>
    <w:basedOn w:val="plattetekst"/>
    <w:rsid w:val="00472B93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472B93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472B93"/>
  </w:style>
  <w:style w:type="paragraph" w:customStyle="1" w:styleId="opsomming">
    <w:name w:val="opsomming"/>
    <w:basedOn w:val="plattetekst"/>
    <w:link w:val="opsommingChar"/>
    <w:rsid w:val="00472B93"/>
    <w:pPr>
      <w:numPr>
        <w:numId w:val="21"/>
      </w:numPr>
      <w:tabs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character" w:customStyle="1" w:styleId="opsommingChar">
    <w:name w:val="opsomming Char"/>
    <w:link w:val="opsomming"/>
    <w:rsid w:val="00472B93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autoRedefine/>
    <w:rsid w:val="00472B93"/>
    <w:pPr>
      <w:numPr>
        <w:ilvl w:val="1"/>
      </w:numPr>
    </w:pPr>
  </w:style>
  <w:style w:type="paragraph" w:customStyle="1" w:styleId="opsomming3">
    <w:name w:val="opsomming3"/>
    <w:basedOn w:val="opsomming2"/>
    <w:rsid w:val="00472B93"/>
    <w:pPr>
      <w:numPr>
        <w:ilvl w:val="2"/>
      </w:numPr>
    </w:pPr>
  </w:style>
  <w:style w:type="character" w:styleId="Paginanummer">
    <w:name w:val="page number"/>
    <w:basedOn w:val="Standaardalinea-lettertype"/>
    <w:rsid w:val="00472B93"/>
  </w:style>
  <w:style w:type="character" w:customStyle="1" w:styleId="pagnr">
    <w:name w:val="pagnr"/>
    <w:rsid w:val="00472B93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472B93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472B93"/>
    <w:rPr>
      <w:rFonts w:ascii="Arial" w:hAnsi="Arial"/>
      <w:sz w:val="18"/>
    </w:rPr>
  </w:style>
  <w:style w:type="character" w:customStyle="1" w:styleId="sdu">
    <w:name w:val="sdu"/>
    <w:rsid w:val="00472B93"/>
    <w:rPr>
      <w:rFonts w:ascii="Arial" w:hAnsi="Arial"/>
      <w:spacing w:val="4"/>
      <w:sz w:val="14"/>
    </w:rPr>
  </w:style>
  <w:style w:type="character" w:customStyle="1" w:styleId="streepjes">
    <w:name w:val="streepjes"/>
    <w:rsid w:val="00472B93"/>
    <w:rPr>
      <w:spacing w:val="0"/>
      <w:w w:val="100"/>
      <w:kern w:val="0"/>
      <w:position w:val="0"/>
    </w:rPr>
  </w:style>
  <w:style w:type="character" w:customStyle="1" w:styleId="subscript">
    <w:name w:val="subscript"/>
    <w:rsid w:val="00472B93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472B93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472B93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472B93"/>
    <w:rPr>
      <w:vanish/>
    </w:rPr>
  </w:style>
  <w:style w:type="paragraph" w:customStyle="1" w:styleId="voetnoot">
    <w:name w:val="voetnoot"/>
    <w:basedOn w:val="plattetekst"/>
    <w:rsid w:val="00472B93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472B93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472B93"/>
    <w:pPr>
      <w:ind w:left="-794" w:hanging="397"/>
    </w:pPr>
  </w:style>
  <w:style w:type="paragraph" w:styleId="Voettekst0">
    <w:name w:val="footer"/>
    <w:basedOn w:val="Standaard"/>
    <w:rsid w:val="00472B93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472B93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472B93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472B93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472B93"/>
    <w:pPr>
      <w:numPr>
        <w:ilvl w:val="1"/>
      </w:numPr>
    </w:pPr>
  </w:style>
  <w:style w:type="paragraph" w:styleId="Geenafstand">
    <w:name w:val="No Spacing"/>
    <w:uiPriority w:val="1"/>
    <w:qFormat/>
    <w:rsid w:val="005D7B9F"/>
    <w:rPr>
      <w:rFonts w:ascii="Calibri" w:eastAsia="Calibri" w:hAnsi="Calibri"/>
      <w:sz w:val="22"/>
      <w:szCs w:val="22"/>
      <w:lang w:eastAsia="en-US"/>
    </w:rPr>
  </w:style>
  <w:style w:type="character" w:styleId="Hyperlink">
    <w:name w:val="Hyperlink"/>
    <w:basedOn w:val="Standaardalinea-lettertype"/>
    <w:rsid w:val="004B792B"/>
    <w:rPr>
      <w:color w:val="0563C1" w:themeColor="hyperlink"/>
      <w:u w:val="single"/>
    </w:rPr>
  </w:style>
  <w:style w:type="character" w:customStyle="1" w:styleId="vraagnummer">
    <w:name w:val="vraagnummer"/>
    <w:rsid w:val="00472B93"/>
    <w:rPr>
      <w:rFonts w:ascii="Arial" w:hAnsi="Arial"/>
      <w:b/>
      <w:sz w:val="20"/>
    </w:rPr>
  </w:style>
  <w:style w:type="character" w:customStyle="1" w:styleId="opsommingCharChar">
    <w:name w:val="opsomming Char Char"/>
    <w:rsid w:val="00832082"/>
    <w:rPr>
      <w:rFonts w:ascii="Arial" w:hAnsi="Arial" w:cs="Arial"/>
      <w:spacing w:val="6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li@korenbloem.n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11</TotalTime>
  <Pages>1</Pages>
  <Words>110</Words>
  <Characters>609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12</cp:revision>
  <cp:lastPrinted>2022-10-17T08:34:00Z</cp:lastPrinted>
  <dcterms:created xsi:type="dcterms:W3CDTF">2022-10-12T12:26:00Z</dcterms:created>
  <dcterms:modified xsi:type="dcterms:W3CDTF">2022-11-08T10:15:00Z</dcterms:modified>
</cp:coreProperties>
</file>