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pPr w:leftFromText="141" w:rightFromText="141" w:vertAnchor="text" w:horzAnchor="margin" w:tblpX="-494" w:tblpY="160"/>
        <w:tblW w:w="9464" w:type="dxa"/>
        <w:tblLook w:val="04A0" w:firstRow="1" w:lastRow="0" w:firstColumn="1" w:lastColumn="0" w:noHBand="0" w:noVBand="1"/>
      </w:tblPr>
      <w:tblGrid>
        <w:gridCol w:w="6993"/>
        <w:gridCol w:w="2471"/>
      </w:tblGrid>
      <w:tr w:rsidR="007E3955" w:rsidRPr="00063D04" w14:paraId="16FA9ED3" w14:textId="77777777" w:rsidTr="008144C2">
        <w:trPr>
          <w:trHeight w:val="340"/>
        </w:trPr>
        <w:tc>
          <w:tcPr>
            <w:tcW w:w="6993" w:type="dxa"/>
          </w:tcPr>
          <w:p w14:paraId="71D5B787" w14:textId="77777777" w:rsidR="00145FD7" w:rsidRPr="000075BE" w:rsidRDefault="00145FD7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bookmarkStart w:id="0" w:name="_Hlk77759992"/>
            <w:bookmarkStart w:id="1" w:name="_Hlk77710144"/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  <w:bookmarkEnd w:id="1"/>
          </w:p>
        </w:tc>
        <w:tc>
          <w:tcPr>
            <w:tcW w:w="2471" w:type="dxa"/>
            <w:vMerge w:val="restart"/>
          </w:tcPr>
          <w:p w14:paraId="2EEEB74C" w14:textId="331F975C" w:rsidR="00145FD7" w:rsidRPr="000075BE" w:rsidRDefault="008144C2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>
              <w:rPr>
                <w:rFonts w:ascii="Comic Sans MS" w:hAnsi="Comic Sans MS"/>
                <w:noProof/>
                <w:sz w:val="22"/>
                <w:szCs w:val="22"/>
              </w:rPr>
              <w:pict w14:anchorId="5FF0C76D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917" type="#_x0000_t75" style="width:66pt;height:50.25pt">
                  <v:imagedata r:id="rId7" o:title="klein beeldscherm"/>
                </v:shape>
              </w:pict>
            </w:r>
          </w:p>
        </w:tc>
      </w:tr>
      <w:tr w:rsidR="007E3955" w:rsidRPr="00063D04" w14:paraId="2C028880" w14:textId="77777777" w:rsidTr="008144C2">
        <w:trPr>
          <w:trHeight w:val="340"/>
        </w:trPr>
        <w:tc>
          <w:tcPr>
            <w:tcW w:w="6993" w:type="dxa"/>
          </w:tcPr>
          <w:p w14:paraId="27ABD1AE" w14:textId="77777777" w:rsidR="00145FD7" w:rsidRPr="000075BE" w:rsidRDefault="00145FD7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Computercursus voor ouderen 2022</w:t>
            </w:r>
          </w:p>
        </w:tc>
        <w:tc>
          <w:tcPr>
            <w:tcW w:w="2471" w:type="dxa"/>
            <w:vMerge/>
          </w:tcPr>
          <w:p w14:paraId="0597CF90" w14:textId="77777777" w:rsidR="00145FD7" w:rsidRPr="000075BE" w:rsidRDefault="00145FD7" w:rsidP="008144C2">
            <w:pPr>
              <w:rPr>
                <w:rFonts w:ascii="Comic Sans MS" w:hAnsi="Comic Sans MS"/>
                <w:noProof/>
                <w:sz w:val="22"/>
                <w:szCs w:val="22"/>
              </w:rPr>
            </w:pPr>
          </w:p>
        </w:tc>
      </w:tr>
      <w:tr w:rsidR="007E3955" w:rsidRPr="00063D04" w14:paraId="2A32C6A7" w14:textId="77777777" w:rsidTr="008144C2">
        <w:trPr>
          <w:trHeight w:val="340"/>
        </w:trPr>
        <w:tc>
          <w:tcPr>
            <w:tcW w:w="6993" w:type="dxa"/>
          </w:tcPr>
          <w:p w14:paraId="783B7163" w14:textId="77777777" w:rsidR="00145FD7" w:rsidRPr="000075BE" w:rsidRDefault="00145FD7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Les: E-mail gebruiken</w:t>
            </w:r>
          </w:p>
        </w:tc>
        <w:tc>
          <w:tcPr>
            <w:tcW w:w="2471" w:type="dxa"/>
            <w:vMerge/>
          </w:tcPr>
          <w:p w14:paraId="1B79C978" w14:textId="77777777" w:rsidR="00145FD7" w:rsidRPr="000075BE" w:rsidRDefault="00145FD7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</w:p>
        </w:tc>
      </w:tr>
      <w:tr w:rsidR="007E3955" w:rsidRPr="00063D04" w14:paraId="6E39CDE3" w14:textId="77777777" w:rsidTr="008144C2">
        <w:trPr>
          <w:trHeight w:val="340"/>
        </w:trPr>
        <w:tc>
          <w:tcPr>
            <w:tcW w:w="9464" w:type="dxa"/>
            <w:gridSpan w:val="2"/>
            <w:shd w:val="clear" w:color="auto" w:fill="FFFFFF"/>
          </w:tcPr>
          <w:p w14:paraId="78FBC823" w14:textId="77777777" w:rsidR="00145FD7" w:rsidRPr="000075BE" w:rsidRDefault="00145FD7" w:rsidP="008144C2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pacing w:val="0"/>
                <w:sz w:val="22"/>
                <w:szCs w:val="22"/>
              </w:rPr>
              <w:t>Verzenden, beantwoorden en doorsturen van een e-mailbericht</w:t>
            </w:r>
          </w:p>
        </w:tc>
      </w:tr>
      <w:tr w:rsidR="007E3955" w:rsidRPr="00063D04" w14:paraId="214012DA" w14:textId="77777777" w:rsidTr="008144C2">
        <w:trPr>
          <w:trHeight w:val="340"/>
        </w:trPr>
        <w:tc>
          <w:tcPr>
            <w:tcW w:w="9464" w:type="dxa"/>
            <w:gridSpan w:val="2"/>
            <w:shd w:val="clear" w:color="auto" w:fill="FFFFFF"/>
          </w:tcPr>
          <w:p w14:paraId="3A9C8250" w14:textId="5D7DEA76" w:rsidR="00145FD7" w:rsidRPr="000075BE" w:rsidRDefault="00145FD7" w:rsidP="008144C2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b/>
                <w:bCs/>
                <w:spacing w:val="0"/>
                <w:sz w:val="22"/>
                <w:szCs w:val="22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</w:rPr>
              <w:t xml:space="preserve">Gebruik de e-mailadressen: </w:t>
            </w:r>
            <w:hyperlink r:id="rId8" w:history="1">
              <w:r w:rsidR="00890438" w:rsidRPr="000075BE">
                <w:rPr>
                  <w:rFonts w:ascii="Comic Sans MS" w:hAnsi="Comic Sans MS" w:cs="Arial"/>
                  <w:sz w:val="22"/>
                  <w:szCs w:val="22"/>
                </w:rPr>
                <w:t>jan</w:t>
              </w:r>
              <w:r w:rsidRPr="000075BE">
                <w:rPr>
                  <w:rFonts w:ascii="Comic Sans MS" w:hAnsi="Comic Sans MS" w:cs="Arial"/>
                  <w:sz w:val="22"/>
                  <w:szCs w:val="22"/>
                </w:rPr>
                <w:t>@korenbloem.nl</w:t>
              </w:r>
            </w:hyperlink>
            <w:r w:rsidRPr="000075BE">
              <w:rPr>
                <w:rFonts w:ascii="Comic Sans MS" w:hAnsi="Comic Sans MS" w:cs="Arial"/>
                <w:sz w:val="22"/>
                <w:szCs w:val="22"/>
              </w:rPr>
              <w:t xml:space="preserve"> en eva@korenbloem.nl</w:t>
            </w:r>
          </w:p>
        </w:tc>
      </w:tr>
      <w:tr w:rsidR="007E3955" w:rsidRPr="00063D04" w14:paraId="0E7940A1" w14:textId="77777777" w:rsidTr="008144C2">
        <w:tc>
          <w:tcPr>
            <w:tcW w:w="9464" w:type="dxa"/>
            <w:gridSpan w:val="2"/>
          </w:tcPr>
          <w:p w14:paraId="321FFC3A" w14:textId="77777777" w:rsidR="00145FD7" w:rsidRPr="00063D04" w:rsidRDefault="00145FD7" w:rsidP="008144C2">
            <w:pPr>
              <w:rPr>
                <w:rFonts w:ascii="Comic Sans MS" w:hAnsi="Comic Sans MS" w:cs="Arial"/>
              </w:rPr>
            </w:pPr>
          </w:p>
          <w:p w14:paraId="101C1E68" w14:textId="4B8E4E12" w:rsidR="00145FD7" w:rsidRPr="00063D04" w:rsidRDefault="00145FD7" w:rsidP="008144C2">
            <w:pPr>
              <w:numPr>
                <w:ilvl w:val="0"/>
                <w:numId w:val="6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</w:rPr>
            </w:pPr>
            <w:r w:rsidRPr="00063D04">
              <w:rPr>
                <w:rFonts w:ascii="Comic Sans MS" w:eastAsia="MS Mincho" w:hAnsi="Comic Sans MS" w:cs="Arial"/>
                <w:spacing w:val="0"/>
              </w:rPr>
              <w:t>Een e-mailbericht maken en verzenden</w:t>
            </w:r>
          </w:p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7E3955" w:rsidRPr="00063D04" w14:paraId="7124EBE1" w14:textId="77777777" w:rsidTr="00736150">
              <w:tc>
                <w:tcPr>
                  <w:tcW w:w="7792" w:type="dxa"/>
                  <w:shd w:val="clear" w:color="auto" w:fill="auto"/>
                </w:tcPr>
                <w:p w14:paraId="21C72D63" w14:textId="16DC0092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E3955" w:rsidRPr="00063D04" w14:paraId="54EEE2D2" w14:textId="77777777" w:rsidTr="00736150">
              <w:tc>
                <w:tcPr>
                  <w:tcW w:w="7792" w:type="dxa"/>
                  <w:shd w:val="clear" w:color="auto" w:fill="auto"/>
                </w:tcPr>
                <w:p w14:paraId="307A0A6E" w14:textId="110EB137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E3955" w:rsidRPr="00063D04" w14:paraId="3856A472" w14:textId="77777777" w:rsidTr="00736150">
              <w:tc>
                <w:tcPr>
                  <w:tcW w:w="7792" w:type="dxa"/>
                  <w:shd w:val="clear" w:color="auto" w:fill="auto"/>
                </w:tcPr>
                <w:p w14:paraId="6B80695A" w14:textId="7BB14C17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E3955" w:rsidRPr="00063D04" w14:paraId="7557689C" w14:textId="77777777" w:rsidTr="00736150">
              <w:tc>
                <w:tcPr>
                  <w:tcW w:w="7792" w:type="dxa"/>
                  <w:shd w:val="clear" w:color="auto" w:fill="auto"/>
                </w:tcPr>
                <w:p w14:paraId="6EEF81E7" w14:textId="5BC108A3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E3955" w:rsidRPr="00063D04" w14:paraId="1E9AF04C" w14:textId="77777777" w:rsidTr="00736150">
              <w:tc>
                <w:tcPr>
                  <w:tcW w:w="7792" w:type="dxa"/>
                  <w:shd w:val="clear" w:color="auto" w:fill="auto"/>
                </w:tcPr>
                <w:p w14:paraId="355525E1" w14:textId="17753FD7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E3955" w:rsidRPr="00063D04" w14:paraId="03BFE9C2" w14:textId="77777777" w:rsidTr="00736150">
              <w:tc>
                <w:tcPr>
                  <w:tcW w:w="7792" w:type="dxa"/>
                  <w:shd w:val="clear" w:color="auto" w:fill="auto"/>
                </w:tcPr>
                <w:p w14:paraId="390158FE" w14:textId="081EE0CB" w:rsidR="00145FD7" w:rsidRPr="007369E9" w:rsidRDefault="00145FD7" w:rsidP="008144C2">
                  <w:pPr>
                    <w:framePr w:hSpace="141" w:wrap="around" w:vAnchor="text" w:hAnchor="margin" w:x="-494" w:y="160"/>
                    <w:spacing w:line="240" w:lineRule="auto"/>
                    <w:contextualSpacing/>
                    <w:jc w:val="both"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</w:tbl>
          <w:p w14:paraId="2FD5FA67" w14:textId="77777777" w:rsidR="00B72A88" w:rsidRPr="00063D04" w:rsidRDefault="00B72A88" w:rsidP="008144C2">
            <w:pPr>
              <w:shd w:val="clear" w:color="auto" w:fill="FFFFFF"/>
              <w:spacing w:line="240" w:lineRule="auto"/>
              <w:textAlignment w:val="baseline"/>
              <w:rPr>
                <w:rFonts w:ascii="Comic Sans MS" w:hAnsi="Comic Sans MS" w:cs="Arial"/>
                <w:spacing w:val="5"/>
              </w:rPr>
            </w:pPr>
          </w:p>
          <w:p w14:paraId="261DAF7E" w14:textId="77777777" w:rsidR="00145FD7" w:rsidRPr="00B020F9" w:rsidRDefault="00145FD7" w:rsidP="008144C2">
            <w:pPr>
              <w:numPr>
                <w:ilvl w:val="0"/>
                <w:numId w:val="6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Een e-mailbericht beantwoorden</w:t>
            </w:r>
          </w:p>
          <w:p w14:paraId="5BE242EC" w14:textId="066AB061" w:rsidR="00145FD7" w:rsidRPr="00B020F9" w:rsidRDefault="00145FD7" w:rsidP="008144C2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Open het e-mailprogramma</w:t>
            </w:r>
            <w:r w:rsidR="005C0789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122E42E3" w14:textId="58EF4247" w:rsidR="00145FD7" w:rsidRPr="00B020F9" w:rsidRDefault="00145FD7" w:rsidP="008144C2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Klik op het e-mailbericht dat u wilt </w:t>
            </w:r>
            <w:r w:rsidR="00A75213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be</w:t>
            </w: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antwoorden.</w:t>
            </w:r>
          </w:p>
          <w:p w14:paraId="13C8A834" w14:textId="7C291A0D" w:rsidR="00145FD7" w:rsidRPr="00B020F9" w:rsidRDefault="00145FD7" w:rsidP="008144C2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Klik op het pictogram/symbool </w:t>
            </w:r>
            <w:r w:rsidRPr="00B020F9">
              <w:rPr>
                <w:rFonts w:ascii="Comic Sans MS" w:eastAsia="MS Mincho" w:hAnsi="Comic Sans MS" w:cs="Arial"/>
                <w:b/>
                <w:bCs/>
                <w:spacing w:val="0"/>
                <w:sz w:val="22"/>
                <w:szCs w:val="22"/>
              </w:rPr>
              <w:t>Beantwoorden:</w:t>
            </w:r>
            <w:r w:rsidR="00A324A2" w:rsidRPr="00B020F9">
              <w:rPr>
                <w:rFonts w:ascii="Comic Sans MS" w:eastAsia="MS Mincho" w:hAnsi="Comic Sans MS" w:cs="Arial"/>
                <w:b/>
                <w:bCs/>
                <w:spacing w:val="0"/>
                <w:sz w:val="22"/>
                <w:szCs w:val="22"/>
              </w:rPr>
              <w:t xml:space="preserve"> </w:t>
            </w:r>
            <w:r w:rsidR="00DF1745">
              <w:rPr>
                <w:rFonts w:ascii="Comic Sans MS" w:hAnsi="Comic Sans MS"/>
              </w:rPr>
              <w:pict w14:anchorId="7E5BC62C">
                <v:shape id="_x0000_i1918" type="#_x0000_t75" style="width:12.75pt;height:14.25pt">
                  <v:imagedata r:id="rId9" o:title=""/>
                </v:shape>
              </w:pict>
            </w:r>
          </w:p>
          <w:p w14:paraId="13E98D0A" w14:textId="67AEE610" w:rsidR="00145FD7" w:rsidRPr="00B020F9" w:rsidRDefault="00145FD7" w:rsidP="008144C2">
            <w:pPr>
              <w:numPr>
                <w:ilvl w:val="0"/>
                <w:numId w:val="7"/>
              </w:numPr>
              <w:shd w:val="clear" w:color="auto" w:fill="FFFFFF"/>
              <w:spacing w:line="240" w:lineRule="auto"/>
              <w:contextualSpacing/>
              <w:textAlignment w:val="baseline"/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Als de e-mail </w:t>
            </w:r>
            <w:r w:rsidR="00BF34A6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>aan</w:t>
            </w:r>
            <w:r w:rsidRPr="00B020F9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 meerdere personen is gestuurd, kunt u ook de </w:t>
            </w:r>
            <w:r w:rsidR="00BF34A6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>e-</w:t>
            </w:r>
            <w:r w:rsidRPr="00B020F9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mail beantwoorden </w:t>
            </w:r>
            <w:r w:rsidR="00BF34A6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>aan</w:t>
            </w:r>
            <w:r w:rsidRPr="00B020F9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 alle betrokkenen.</w:t>
            </w:r>
            <w:r w:rsidR="00BF34A6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 </w:t>
            </w:r>
            <w:r w:rsidRPr="00B020F9">
              <w:rPr>
                <w:rFonts w:ascii="Comic Sans MS" w:eastAsia="MS Mincho" w:hAnsi="Comic Sans MS" w:cs="Arial"/>
                <w:spacing w:val="5"/>
                <w:sz w:val="22"/>
                <w:szCs w:val="22"/>
              </w:rPr>
              <w:t xml:space="preserve">Klik hiervoor op het pictogram van </w:t>
            </w:r>
            <w:r w:rsidRPr="00B020F9">
              <w:rPr>
                <w:rFonts w:ascii="Comic Sans MS" w:eastAsia="MS Mincho" w:hAnsi="Comic Sans MS" w:cs="Arial"/>
                <w:b/>
                <w:bCs/>
                <w:spacing w:val="5"/>
                <w:sz w:val="22"/>
                <w:szCs w:val="22"/>
              </w:rPr>
              <w:t>Allen beantwoorden:</w:t>
            </w:r>
            <w:r w:rsidR="00A324A2" w:rsidRPr="00B020F9">
              <w:rPr>
                <w:rFonts w:ascii="Comic Sans MS" w:hAnsi="Comic Sans MS"/>
              </w:rPr>
              <w:t xml:space="preserve"> </w:t>
            </w:r>
            <w:r w:rsidR="008144C2">
              <w:rPr>
                <w:rFonts w:ascii="Comic Sans MS" w:hAnsi="Comic Sans MS"/>
              </w:rPr>
              <w:pict w14:anchorId="3C56E00C">
                <v:shape id="_x0000_i1919" type="#_x0000_t75" style="width:15.75pt;height:14.25pt">
                  <v:imagedata r:id="rId10" o:title=""/>
                </v:shape>
              </w:pict>
            </w:r>
          </w:p>
          <w:p w14:paraId="01D46A50" w14:textId="527EEA9E" w:rsidR="00145FD7" w:rsidRPr="00B020F9" w:rsidRDefault="00145FD7" w:rsidP="008144C2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Typ het bericht.</w:t>
            </w:r>
          </w:p>
          <w:p w14:paraId="4CFF42F2" w14:textId="69FBA110" w:rsidR="00145FD7" w:rsidRPr="00B020F9" w:rsidRDefault="00145FD7" w:rsidP="008144C2">
            <w:pPr>
              <w:numPr>
                <w:ilvl w:val="0"/>
                <w:numId w:val="7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op Verzenden.</w:t>
            </w:r>
          </w:p>
          <w:p w14:paraId="77B82D7B" w14:textId="7FE21086" w:rsidR="00145FD7" w:rsidRPr="00B020F9" w:rsidRDefault="00145FD7" w:rsidP="008144C2">
            <w:pPr>
              <w:rPr>
                <w:rFonts w:ascii="Comic Sans MS" w:hAnsi="Comic Sans MS" w:cs="Arial"/>
                <w:b/>
                <w:bCs/>
                <w:sz w:val="22"/>
                <w:szCs w:val="22"/>
              </w:rPr>
            </w:pPr>
          </w:p>
          <w:p w14:paraId="6FB5CA48" w14:textId="3626D8D9" w:rsidR="00145FD7" w:rsidRPr="00B020F9" w:rsidRDefault="00145FD7" w:rsidP="008144C2">
            <w:pPr>
              <w:numPr>
                <w:ilvl w:val="0"/>
                <w:numId w:val="6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Een e-mailbericht doorsturen </w:t>
            </w:r>
          </w:p>
          <w:p w14:paraId="2C1E1D13" w14:textId="09C41895" w:rsidR="00145FD7" w:rsidRPr="00B020F9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Open het e-mailprogramma</w:t>
            </w:r>
            <w:r w:rsidR="005C0789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1A4E318E" w14:textId="7CA0E2CE" w:rsidR="00145FD7" w:rsidRPr="00B020F9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op de e-mail</w:t>
            </w:r>
            <w:r w:rsidR="008B4264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die u wilt</w:t>
            </w:r>
            <w:r w:rsidR="008B4264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doorsturen.</w:t>
            </w:r>
          </w:p>
          <w:p w14:paraId="44CFCB49" w14:textId="14D54BB6" w:rsidR="00145FD7" w:rsidRPr="00B020F9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boven de e-mail</w:t>
            </w:r>
            <w:r w:rsidR="008B4264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op</w:t>
            </w:r>
            <w:r w:rsidR="008B4264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het pictogram </w:t>
            </w:r>
            <w:r w:rsidRPr="00B020F9">
              <w:rPr>
                <w:rFonts w:ascii="Comic Sans MS" w:eastAsia="MS Mincho" w:hAnsi="Comic Sans MS" w:cs="Arial"/>
                <w:b/>
                <w:bCs/>
                <w:spacing w:val="0"/>
                <w:sz w:val="22"/>
                <w:szCs w:val="22"/>
              </w:rPr>
              <w:t>Doorsturen:</w:t>
            </w:r>
            <w:r w:rsidR="00274F7B" w:rsidRPr="00B020F9">
              <w:rPr>
                <w:rFonts w:ascii="Comic Sans MS" w:eastAsia="MS Mincho" w:hAnsi="Comic Sans MS" w:cs="Arial"/>
                <w:b/>
                <w:bCs/>
                <w:spacing w:val="0"/>
                <w:sz w:val="22"/>
                <w:szCs w:val="22"/>
              </w:rPr>
              <w:t xml:space="preserve"> </w:t>
            </w:r>
            <w:r w:rsidR="008144C2">
              <w:rPr>
                <w:rFonts w:ascii="Comic Sans MS" w:hAnsi="Comic Sans MS"/>
              </w:rPr>
              <w:pict w14:anchorId="1B3C6CD7">
                <v:shape id="_x0000_i1920" type="#_x0000_t75" style="width:14.25pt;height:14.25pt">
                  <v:imagedata r:id="rId11" o:title=""/>
                </v:shape>
              </w:pict>
            </w:r>
          </w:p>
          <w:p w14:paraId="72B679EC" w14:textId="3CFEDCE2" w:rsidR="00145FD7" w:rsidRPr="00B020F9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Typ achter Aan het gewenste e-mailadres</w:t>
            </w:r>
            <w:r w:rsidR="005C0789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5D703ABC" w14:textId="2A48E285" w:rsidR="00145FD7" w:rsidRPr="00B020F9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Typ zo nodig in het witte vlak boven het originele bericht een opmerking</w:t>
            </w:r>
            <w:r w:rsidR="005C0789"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358A1CA2" w14:textId="77777777" w:rsidR="00145FD7" w:rsidRPr="00063D04" w:rsidRDefault="00145FD7" w:rsidP="008144C2">
            <w:pPr>
              <w:numPr>
                <w:ilvl w:val="0"/>
                <w:numId w:val="8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hd w:val="clear" w:color="auto" w:fill="FFFFFF"/>
              </w:rPr>
            </w:pPr>
            <w:r w:rsidRPr="00B020F9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op de knop Verzenden om het bericht te versturen.</w:t>
            </w:r>
          </w:p>
        </w:tc>
      </w:tr>
      <w:tr w:rsidR="007E3955" w:rsidRPr="00063D04" w14:paraId="1AAFAFCC" w14:textId="77777777" w:rsidTr="008144C2">
        <w:tc>
          <w:tcPr>
            <w:tcW w:w="9464" w:type="dxa"/>
            <w:gridSpan w:val="2"/>
          </w:tcPr>
          <w:p w14:paraId="4A0D759F" w14:textId="77777777" w:rsidR="006019E8" w:rsidRPr="000075BE" w:rsidRDefault="00145FD7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bookmarkStart w:id="2" w:name="_Hlk77707996"/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Bereikbaarheid cursusleiders</w:t>
            </w:r>
            <w:r w:rsidR="006019E8"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:</w:t>
            </w:r>
          </w:p>
          <w:p w14:paraId="1376D874" w14:textId="38B8EEC3" w:rsidR="00145FD7" w:rsidRPr="000075BE" w:rsidRDefault="00890438" w:rsidP="008144C2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Jan</w:t>
            </w:r>
            <w:r w:rsidR="00EB6176"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op</w:t>
            </w:r>
            <w:r w:rsidR="00145FD7"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dinsdag t/m vrijdag van 10.00 – 15.00 uur</w:t>
            </w:r>
          </w:p>
          <w:p w14:paraId="515A9269" w14:textId="404BF1EA" w:rsidR="00145FD7" w:rsidRPr="000075BE" w:rsidRDefault="00145FD7" w:rsidP="008144C2">
            <w:pPr>
              <w:rPr>
                <w:rFonts w:ascii="Comic Sans MS" w:hAnsi="Comic Sans MS" w:cs="Arial"/>
                <w:noProof/>
                <w:sz w:val="22"/>
                <w:szCs w:val="22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Eva</w:t>
            </w:r>
            <w:r w:rsidR="00EB6176"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op</w:t>
            </w: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donderdag t/m vrijdag van 12.00 – 15.00 uur</w:t>
            </w:r>
            <w:bookmarkEnd w:id="2"/>
          </w:p>
        </w:tc>
      </w:tr>
      <w:tr w:rsidR="007E3955" w:rsidRPr="00DF1745" w14:paraId="512F6BC8" w14:textId="77777777" w:rsidTr="008144C2">
        <w:tc>
          <w:tcPr>
            <w:tcW w:w="9464" w:type="dxa"/>
            <w:gridSpan w:val="2"/>
          </w:tcPr>
          <w:p w14:paraId="60F7DCEE" w14:textId="7777777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Contactgegevens</w:t>
            </w:r>
          </w:p>
          <w:p w14:paraId="1FE37CAA" w14:textId="7777777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</w:p>
          <w:p w14:paraId="7532564E" w14:textId="7777777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Achterweg 24</w:t>
            </w:r>
          </w:p>
          <w:p w14:paraId="2725D24B" w14:textId="7777777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1234 AB Echtelen</w:t>
            </w:r>
          </w:p>
          <w:p w14:paraId="710146B5" w14:textId="779BAE3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</w:pPr>
            <w:r w:rsidRPr="000075BE">
              <w:rPr>
                <w:rFonts w:ascii="Comic Sans MS" w:hAnsi="Comic Sans MS"/>
                <w:sz w:val="22"/>
                <w:szCs w:val="22"/>
              </w:rPr>
              <w:sym w:font="Wingdings" w:char="F028"/>
            </w: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07-234567</w:t>
            </w:r>
            <w:r w:rsidR="009258FE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35</w:t>
            </w:r>
          </w:p>
          <w:p w14:paraId="5902882F" w14:textId="77777777" w:rsidR="00145FD7" w:rsidRPr="000075BE" w:rsidRDefault="00145FD7" w:rsidP="008144C2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</w:pPr>
            <w:r w:rsidRPr="000075BE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e-mail: info@korenbloem.nl</w:t>
            </w:r>
          </w:p>
        </w:tc>
      </w:tr>
      <w:bookmarkEnd w:id="0"/>
    </w:tbl>
    <w:p w14:paraId="5350A7E2" w14:textId="77777777" w:rsidR="00FA6D95" w:rsidRPr="007E3955" w:rsidRDefault="00FA6D95" w:rsidP="00053BB5">
      <w:pPr>
        <w:pStyle w:val="plattetekst"/>
        <w:tabs>
          <w:tab w:val="center" w:pos="-397"/>
          <w:tab w:val="left" w:pos="0"/>
          <w:tab w:val="right" w:leader="dot" w:pos="8731"/>
        </w:tabs>
        <w:rPr>
          <w:lang w:val="it-IT"/>
        </w:rPr>
      </w:pPr>
    </w:p>
    <w:sectPr w:rsidR="00FA6D95" w:rsidRPr="007E3955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8AE7D" w14:textId="77777777" w:rsidR="005D7B9F" w:rsidRDefault="005D7B9F">
      <w:r>
        <w:separator/>
      </w:r>
    </w:p>
  </w:endnote>
  <w:endnote w:type="continuationSeparator" w:id="0">
    <w:p w14:paraId="426EDA28" w14:textId="77777777" w:rsidR="005D7B9F" w:rsidRDefault="005D7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8D08C17E-85F1-4D4C-9EB1-0996110C0C46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39B866B5-0904-4BFC-BB1F-33ADDCC1C413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3" w:fontKey="{D4F99F76-9D50-41B9-80C2-AC2C03D67601}"/>
    <w:embedBold r:id="rId4" w:fontKey="{C6A84491-ADA7-4A7B-AEDE-AE0CC67FF274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C0C98632-4C06-41FB-9600-2A94639784E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F97B4" w14:textId="77777777" w:rsidR="005D7B9F" w:rsidRDefault="005D7B9F">
      <w:r>
        <w:separator/>
      </w:r>
    </w:p>
  </w:footnote>
  <w:footnote w:type="continuationSeparator" w:id="0">
    <w:p w14:paraId="2C145BAC" w14:textId="77777777" w:rsidR="005D7B9F" w:rsidRDefault="005D7B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D483B04"/>
    <w:multiLevelType w:val="multilevel"/>
    <w:tmpl w:val="89A286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1965567"/>
    <w:multiLevelType w:val="multilevel"/>
    <w:tmpl w:val="53EE5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D80653A"/>
    <w:multiLevelType w:val="hybridMultilevel"/>
    <w:tmpl w:val="E36EB7F6"/>
    <w:lvl w:ilvl="0" w:tplc="04130015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EA13881"/>
    <w:multiLevelType w:val="multilevel"/>
    <w:tmpl w:val="E5CA06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deelscores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10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1" w15:restartNumberingAfterBreak="0">
    <w:nsid w:val="472358DF"/>
    <w:multiLevelType w:val="multilevel"/>
    <w:tmpl w:val="3E081AF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2" w15:restartNumberingAfterBreak="0">
    <w:nsid w:val="52F373EE"/>
    <w:multiLevelType w:val="hybridMultilevel"/>
    <w:tmpl w:val="655CDC34"/>
    <w:lvl w:ilvl="0" w:tplc="A056A4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7C633A28"/>
    <w:multiLevelType w:val="hybridMultilevel"/>
    <w:tmpl w:val="834807D2"/>
    <w:lvl w:ilvl="0" w:tplc="A056A4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9"/>
  </w:num>
  <w:num w:numId="4">
    <w:abstractNumId w:val="4"/>
  </w:num>
  <w:num w:numId="5">
    <w:abstractNumId w:val="3"/>
  </w:num>
  <w:num w:numId="6">
    <w:abstractNumId w:val="5"/>
  </w:num>
  <w:num w:numId="7">
    <w:abstractNumId w:val="12"/>
  </w:num>
  <w:num w:numId="8">
    <w:abstractNumId w:val="14"/>
  </w:num>
  <w:num w:numId="9">
    <w:abstractNumId w:val="11"/>
  </w:num>
  <w:num w:numId="10">
    <w:abstractNumId w:val="2"/>
  </w:num>
  <w:num w:numId="11">
    <w:abstractNumId w:val="2"/>
  </w:num>
  <w:num w:numId="12">
    <w:abstractNumId w:val="13"/>
  </w:num>
  <w:num w:numId="13">
    <w:abstractNumId w:val="7"/>
  </w:num>
  <w:num w:numId="14">
    <w:abstractNumId w:val="8"/>
  </w:num>
  <w:num w:numId="15">
    <w:abstractNumId w:val="1"/>
  </w:num>
  <w:num w:numId="16">
    <w:abstractNumId w:val="2"/>
  </w:num>
  <w:num w:numId="17">
    <w:abstractNumId w:val="6"/>
  </w:num>
  <w:num w:numId="18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D7B9F"/>
    <w:rsid w:val="000033D8"/>
    <w:rsid w:val="000075BE"/>
    <w:rsid w:val="0002051A"/>
    <w:rsid w:val="00037FA3"/>
    <w:rsid w:val="000443EE"/>
    <w:rsid w:val="00052BDD"/>
    <w:rsid w:val="00053BB5"/>
    <w:rsid w:val="00061253"/>
    <w:rsid w:val="00063D04"/>
    <w:rsid w:val="0007134D"/>
    <w:rsid w:val="00083110"/>
    <w:rsid w:val="0009716F"/>
    <w:rsid w:val="000A736C"/>
    <w:rsid w:val="000B0156"/>
    <w:rsid w:val="000B7B94"/>
    <w:rsid w:val="000D00B1"/>
    <w:rsid w:val="000D7F35"/>
    <w:rsid w:val="000E30A8"/>
    <w:rsid w:val="00100F21"/>
    <w:rsid w:val="001100F6"/>
    <w:rsid w:val="001315F1"/>
    <w:rsid w:val="0013274B"/>
    <w:rsid w:val="00140F5E"/>
    <w:rsid w:val="001418EA"/>
    <w:rsid w:val="00142103"/>
    <w:rsid w:val="00145FD7"/>
    <w:rsid w:val="001562CB"/>
    <w:rsid w:val="0015753A"/>
    <w:rsid w:val="00164CC0"/>
    <w:rsid w:val="00165532"/>
    <w:rsid w:val="00173EBA"/>
    <w:rsid w:val="00186095"/>
    <w:rsid w:val="00193974"/>
    <w:rsid w:val="00193F3D"/>
    <w:rsid w:val="001969A6"/>
    <w:rsid w:val="001A0D40"/>
    <w:rsid w:val="001A7CE4"/>
    <w:rsid w:val="001B2ACB"/>
    <w:rsid w:val="001C1467"/>
    <w:rsid w:val="001C4B29"/>
    <w:rsid w:val="001D7423"/>
    <w:rsid w:val="001E347E"/>
    <w:rsid w:val="00205E73"/>
    <w:rsid w:val="002068F8"/>
    <w:rsid w:val="00211180"/>
    <w:rsid w:val="00213DC9"/>
    <w:rsid w:val="00240C4A"/>
    <w:rsid w:val="002675FF"/>
    <w:rsid w:val="002741BA"/>
    <w:rsid w:val="00274F7B"/>
    <w:rsid w:val="00283F2B"/>
    <w:rsid w:val="0029112E"/>
    <w:rsid w:val="002A5068"/>
    <w:rsid w:val="002B066F"/>
    <w:rsid w:val="002C56F0"/>
    <w:rsid w:val="002D302F"/>
    <w:rsid w:val="002D4B5F"/>
    <w:rsid w:val="002F70C0"/>
    <w:rsid w:val="003030DD"/>
    <w:rsid w:val="003033E7"/>
    <w:rsid w:val="00314C78"/>
    <w:rsid w:val="00324F6C"/>
    <w:rsid w:val="003336B0"/>
    <w:rsid w:val="00345D1D"/>
    <w:rsid w:val="00354DAD"/>
    <w:rsid w:val="00376961"/>
    <w:rsid w:val="00381D68"/>
    <w:rsid w:val="0038767B"/>
    <w:rsid w:val="0039566A"/>
    <w:rsid w:val="003B5678"/>
    <w:rsid w:val="003D50B1"/>
    <w:rsid w:val="003D5C40"/>
    <w:rsid w:val="003E110B"/>
    <w:rsid w:val="003E7707"/>
    <w:rsid w:val="00404400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84D24"/>
    <w:rsid w:val="004B2DF1"/>
    <w:rsid w:val="004B792B"/>
    <w:rsid w:val="004D768D"/>
    <w:rsid w:val="004E1E8B"/>
    <w:rsid w:val="00516233"/>
    <w:rsid w:val="00521DC8"/>
    <w:rsid w:val="00523A03"/>
    <w:rsid w:val="00534BB2"/>
    <w:rsid w:val="0054136C"/>
    <w:rsid w:val="00554AFF"/>
    <w:rsid w:val="00575F5B"/>
    <w:rsid w:val="00576C47"/>
    <w:rsid w:val="005922B9"/>
    <w:rsid w:val="005A52E5"/>
    <w:rsid w:val="005C0789"/>
    <w:rsid w:val="005C323D"/>
    <w:rsid w:val="005D1EB7"/>
    <w:rsid w:val="005D7B9F"/>
    <w:rsid w:val="006019E8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7BDB"/>
    <w:rsid w:val="00697FE3"/>
    <w:rsid w:val="006A561A"/>
    <w:rsid w:val="006A5D9C"/>
    <w:rsid w:val="006C4143"/>
    <w:rsid w:val="006C453C"/>
    <w:rsid w:val="006C6035"/>
    <w:rsid w:val="006D0214"/>
    <w:rsid w:val="006D72E5"/>
    <w:rsid w:val="006F5643"/>
    <w:rsid w:val="00711714"/>
    <w:rsid w:val="00735F20"/>
    <w:rsid w:val="00736150"/>
    <w:rsid w:val="007369E9"/>
    <w:rsid w:val="007379CA"/>
    <w:rsid w:val="00754CC2"/>
    <w:rsid w:val="00755AAA"/>
    <w:rsid w:val="0077467A"/>
    <w:rsid w:val="00777A81"/>
    <w:rsid w:val="007A2F13"/>
    <w:rsid w:val="007A3356"/>
    <w:rsid w:val="007B15B3"/>
    <w:rsid w:val="007B701D"/>
    <w:rsid w:val="007D4733"/>
    <w:rsid w:val="007D70E8"/>
    <w:rsid w:val="007E3955"/>
    <w:rsid w:val="007F732C"/>
    <w:rsid w:val="008144C2"/>
    <w:rsid w:val="0082675F"/>
    <w:rsid w:val="008579F8"/>
    <w:rsid w:val="008635E1"/>
    <w:rsid w:val="008657F9"/>
    <w:rsid w:val="0086677B"/>
    <w:rsid w:val="008721BA"/>
    <w:rsid w:val="00874C61"/>
    <w:rsid w:val="00882D76"/>
    <w:rsid w:val="00890438"/>
    <w:rsid w:val="00890944"/>
    <w:rsid w:val="0089615E"/>
    <w:rsid w:val="008B4264"/>
    <w:rsid w:val="008D466B"/>
    <w:rsid w:val="008E2A1C"/>
    <w:rsid w:val="008F0E0C"/>
    <w:rsid w:val="008F3AC8"/>
    <w:rsid w:val="009230E0"/>
    <w:rsid w:val="009258FE"/>
    <w:rsid w:val="0095503D"/>
    <w:rsid w:val="00960B1B"/>
    <w:rsid w:val="0097472A"/>
    <w:rsid w:val="00982075"/>
    <w:rsid w:val="00993840"/>
    <w:rsid w:val="009A0E89"/>
    <w:rsid w:val="009B7501"/>
    <w:rsid w:val="009C171D"/>
    <w:rsid w:val="009C2F39"/>
    <w:rsid w:val="009E6034"/>
    <w:rsid w:val="009E63E7"/>
    <w:rsid w:val="009F49E9"/>
    <w:rsid w:val="009F7570"/>
    <w:rsid w:val="00A2400A"/>
    <w:rsid w:val="00A3044B"/>
    <w:rsid w:val="00A324A2"/>
    <w:rsid w:val="00A34B08"/>
    <w:rsid w:val="00A40628"/>
    <w:rsid w:val="00A57F1B"/>
    <w:rsid w:val="00A60CD5"/>
    <w:rsid w:val="00A65D04"/>
    <w:rsid w:val="00A67492"/>
    <w:rsid w:val="00A73362"/>
    <w:rsid w:val="00A74829"/>
    <w:rsid w:val="00A75213"/>
    <w:rsid w:val="00A76976"/>
    <w:rsid w:val="00A81E59"/>
    <w:rsid w:val="00A84AB2"/>
    <w:rsid w:val="00AB4932"/>
    <w:rsid w:val="00AB5D1A"/>
    <w:rsid w:val="00AC352F"/>
    <w:rsid w:val="00AD2FB4"/>
    <w:rsid w:val="00AD3792"/>
    <w:rsid w:val="00AE79F4"/>
    <w:rsid w:val="00AF7895"/>
    <w:rsid w:val="00B020F9"/>
    <w:rsid w:val="00B12C08"/>
    <w:rsid w:val="00B3152C"/>
    <w:rsid w:val="00B361A1"/>
    <w:rsid w:val="00B36A3C"/>
    <w:rsid w:val="00B37855"/>
    <w:rsid w:val="00B61627"/>
    <w:rsid w:val="00B62C3E"/>
    <w:rsid w:val="00B72A88"/>
    <w:rsid w:val="00B75720"/>
    <w:rsid w:val="00B80E31"/>
    <w:rsid w:val="00B83E29"/>
    <w:rsid w:val="00B86941"/>
    <w:rsid w:val="00B86FC7"/>
    <w:rsid w:val="00B92F5C"/>
    <w:rsid w:val="00BD379D"/>
    <w:rsid w:val="00BF1E8F"/>
    <w:rsid w:val="00BF34A6"/>
    <w:rsid w:val="00BF7885"/>
    <w:rsid w:val="00C05342"/>
    <w:rsid w:val="00C11BCC"/>
    <w:rsid w:val="00C15F81"/>
    <w:rsid w:val="00C4224A"/>
    <w:rsid w:val="00C662AC"/>
    <w:rsid w:val="00C711AE"/>
    <w:rsid w:val="00C75A75"/>
    <w:rsid w:val="00C9211A"/>
    <w:rsid w:val="00C9294B"/>
    <w:rsid w:val="00CA7C54"/>
    <w:rsid w:val="00CC01A2"/>
    <w:rsid w:val="00CC215E"/>
    <w:rsid w:val="00CC6290"/>
    <w:rsid w:val="00CD0B7D"/>
    <w:rsid w:val="00CE5851"/>
    <w:rsid w:val="00CF517D"/>
    <w:rsid w:val="00D03373"/>
    <w:rsid w:val="00D04AE3"/>
    <w:rsid w:val="00D14FAB"/>
    <w:rsid w:val="00D1764F"/>
    <w:rsid w:val="00D2005F"/>
    <w:rsid w:val="00D24726"/>
    <w:rsid w:val="00D301D1"/>
    <w:rsid w:val="00D40AC7"/>
    <w:rsid w:val="00D46D21"/>
    <w:rsid w:val="00D609B5"/>
    <w:rsid w:val="00D914FA"/>
    <w:rsid w:val="00D91C14"/>
    <w:rsid w:val="00D92DEA"/>
    <w:rsid w:val="00D954ED"/>
    <w:rsid w:val="00DB1BB9"/>
    <w:rsid w:val="00DB5333"/>
    <w:rsid w:val="00DC1678"/>
    <w:rsid w:val="00DC16CC"/>
    <w:rsid w:val="00DC2956"/>
    <w:rsid w:val="00DD26A4"/>
    <w:rsid w:val="00DE4848"/>
    <w:rsid w:val="00DE5049"/>
    <w:rsid w:val="00DF1745"/>
    <w:rsid w:val="00DF2361"/>
    <w:rsid w:val="00E10F8E"/>
    <w:rsid w:val="00E124D3"/>
    <w:rsid w:val="00E235DB"/>
    <w:rsid w:val="00E23BD0"/>
    <w:rsid w:val="00E27017"/>
    <w:rsid w:val="00E36A62"/>
    <w:rsid w:val="00E4621C"/>
    <w:rsid w:val="00E52B39"/>
    <w:rsid w:val="00E55244"/>
    <w:rsid w:val="00E61204"/>
    <w:rsid w:val="00E655B0"/>
    <w:rsid w:val="00E926E2"/>
    <w:rsid w:val="00E92EDE"/>
    <w:rsid w:val="00EA3315"/>
    <w:rsid w:val="00EB0448"/>
    <w:rsid w:val="00EB07A4"/>
    <w:rsid w:val="00EB6176"/>
    <w:rsid w:val="00EF15EA"/>
    <w:rsid w:val="00EF4A9A"/>
    <w:rsid w:val="00EF5758"/>
    <w:rsid w:val="00EF725A"/>
    <w:rsid w:val="00F0268D"/>
    <w:rsid w:val="00F071A7"/>
    <w:rsid w:val="00F10EA8"/>
    <w:rsid w:val="00F26CF7"/>
    <w:rsid w:val="00F3147C"/>
    <w:rsid w:val="00F32E0B"/>
    <w:rsid w:val="00F3697D"/>
    <w:rsid w:val="00F445CF"/>
    <w:rsid w:val="00F45E14"/>
    <w:rsid w:val="00F50D8D"/>
    <w:rsid w:val="00F64F79"/>
    <w:rsid w:val="00F656E4"/>
    <w:rsid w:val="00F70DE6"/>
    <w:rsid w:val="00F7148E"/>
    <w:rsid w:val="00F83C55"/>
    <w:rsid w:val="00F901D9"/>
    <w:rsid w:val="00F90DD8"/>
    <w:rsid w:val="00F912B3"/>
    <w:rsid w:val="00F94F63"/>
    <w:rsid w:val="00FA1E78"/>
    <w:rsid w:val="00FA565E"/>
    <w:rsid w:val="00FA6D95"/>
    <w:rsid w:val="00FA709F"/>
    <w:rsid w:val="00FB327D"/>
    <w:rsid w:val="00FC5E9A"/>
    <w:rsid w:val="00FF1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3489"/>
    <o:shapelayout v:ext="edit">
      <o:idmap v:ext="edit" data="1"/>
    </o:shapelayout>
  </w:shapeDefaults>
  <w:decimalSymbol w:val=","/>
  <w:listSeparator w:val=";"/>
  <w14:docId w14:val="19084128"/>
  <w15:chartTrackingRefBased/>
  <w15:docId w15:val="{57DF9295-2DF9-4F29-9670-13674F6B3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DF1745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DF1745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DF1745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DF1745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DF1745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DF1745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DF1745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DF1745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DF1745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DF1745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DF1745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DF1745"/>
  </w:style>
  <w:style w:type="paragraph" w:customStyle="1" w:styleId="plattetekst">
    <w:name w:val="platte tekst"/>
    <w:basedOn w:val="Standaard"/>
    <w:link w:val="plattetekstChar"/>
    <w:rsid w:val="00DF1745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DF1745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DF1745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DF1745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DF1745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DF1745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DF1745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DF1745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DF1745"/>
    <w:pPr>
      <w:shd w:val="clear" w:color="auto" w:fill="FF0000"/>
    </w:pPr>
  </w:style>
  <w:style w:type="paragraph" w:styleId="Ballontekst">
    <w:name w:val="Balloon Text"/>
    <w:basedOn w:val="Standaard"/>
    <w:semiHidden/>
    <w:rsid w:val="00DF1745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DF1745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DF1745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DF1745"/>
    <w:rPr>
      <w:rFonts w:ascii="Arial" w:hAnsi="Arial"/>
      <w:sz w:val="16"/>
    </w:rPr>
  </w:style>
  <w:style w:type="paragraph" w:customStyle="1" w:styleId="jaartal">
    <w:name w:val="jaartal"/>
    <w:basedOn w:val="Standaard"/>
    <w:rsid w:val="00DF1745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DF1745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DF1745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DF1745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DF1745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DF1745"/>
    <w:rPr>
      <w:szCs w:val="20"/>
      <w:lang w:eastAsia="en-US"/>
    </w:rPr>
  </w:style>
  <w:style w:type="character" w:customStyle="1" w:styleId="leesverder">
    <w:name w:val="leesverder"/>
    <w:rsid w:val="00DF1745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DF1745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DF1745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DF1745"/>
  </w:style>
  <w:style w:type="paragraph" w:customStyle="1" w:styleId="nummering">
    <w:name w:val="nummering"/>
    <w:basedOn w:val="plattetekst"/>
    <w:rsid w:val="00DF1745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DF1745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DF1745"/>
  </w:style>
  <w:style w:type="paragraph" w:customStyle="1" w:styleId="opsomming">
    <w:name w:val="opsomming"/>
    <w:basedOn w:val="plattetekst"/>
    <w:link w:val="opsommingChar"/>
    <w:rsid w:val="00DF1745"/>
    <w:pPr>
      <w:numPr>
        <w:numId w:val="18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DF1745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DF1745"/>
    <w:pPr>
      <w:numPr>
        <w:ilvl w:val="1"/>
      </w:numPr>
    </w:pPr>
  </w:style>
  <w:style w:type="paragraph" w:customStyle="1" w:styleId="opsomming3">
    <w:name w:val="opsomming3"/>
    <w:basedOn w:val="opsomming2"/>
    <w:rsid w:val="00DF1745"/>
    <w:pPr>
      <w:numPr>
        <w:ilvl w:val="2"/>
      </w:numPr>
    </w:pPr>
  </w:style>
  <w:style w:type="character" w:styleId="Paginanummer">
    <w:name w:val="page number"/>
    <w:basedOn w:val="Standaardalinea-lettertype"/>
    <w:rsid w:val="00DF1745"/>
  </w:style>
  <w:style w:type="character" w:customStyle="1" w:styleId="pagnr">
    <w:name w:val="pagnr"/>
    <w:rsid w:val="00DF1745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DF1745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DF1745"/>
    <w:rPr>
      <w:rFonts w:ascii="Arial" w:hAnsi="Arial"/>
      <w:sz w:val="18"/>
    </w:rPr>
  </w:style>
  <w:style w:type="character" w:customStyle="1" w:styleId="sdu">
    <w:name w:val="sdu"/>
    <w:rsid w:val="00DF1745"/>
    <w:rPr>
      <w:rFonts w:ascii="Arial" w:hAnsi="Arial"/>
      <w:spacing w:val="4"/>
      <w:sz w:val="14"/>
    </w:rPr>
  </w:style>
  <w:style w:type="character" w:customStyle="1" w:styleId="streepjes">
    <w:name w:val="streepjes"/>
    <w:rsid w:val="00DF1745"/>
    <w:rPr>
      <w:spacing w:val="0"/>
      <w:w w:val="100"/>
      <w:kern w:val="0"/>
      <w:position w:val="0"/>
    </w:rPr>
  </w:style>
  <w:style w:type="character" w:customStyle="1" w:styleId="subscript">
    <w:name w:val="subscript"/>
    <w:rsid w:val="00DF1745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DF1745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DF1745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DF1745"/>
    <w:rPr>
      <w:vanish/>
    </w:rPr>
  </w:style>
  <w:style w:type="paragraph" w:customStyle="1" w:styleId="voetnoot">
    <w:name w:val="voetnoot"/>
    <w:basedOn w:val="plattetekst"/>
    <w:rsid w:val="00DF1745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DF1745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DF1745"/>
    <w:pPr>
      <w:ind w:left="-794" w:hanging="397"/>
    </w:pPr>
  </w:style>
  <w:style w:type="paragraph" w:styleId="Voettekst0">
    <w:name w:val="footer"/>
    <w:basedOn w:val="Standaard"/>
    <w:rsid w:val="00DF1745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DF1745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DF1745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DF1745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DF1745"/>
    <w:pPr>
      <w:numPr>
        <w:ilvl w:val="1"/>
      </w:numPr>
    </w:pPr>
  </w:style>
  <w:style w:type="paragraph" w:styleId="Geenafstand">
    <w:name w:val="No Spacing"/>
    <w:uiPriority w:val="1"/>
    <w:qFormat/>
    <w:rsid w:val="005D7B9F"/>
    <w:rPr>
      <w:rFonts w:ascii="Calibri" w:eastAsia="Calibri" w:hAnsi="Calibri"/>
      <w:sz w:val="22"/>
      <w:szCs w:val="22"/>
      <w:lang w:eastAsia="en-US"/>
    </w:rPr>
  </w:style>
  <w:style w:type="character" w:styleId="Hyperlink">
    <w:name w:val="Hyperlink"/>
    <w:basedOn w:val="Standaardalinea-lettertype"/>
    <w:rsid w:val="004B792B"/>
    <w:rPr>
      <w:color w:val="0563C1" w:themeColor="hyperlink"/>
      <w:u w:val="single"/>
    </w:rPr>
  </w:style>
  <w:style w:type="character" w:customStyle="1" w:styleId="vraagnummer">
    <w:name w:val="vraagnummer"/>
    <w:rsid w:val="00DF1745"/>
    <w:rPr>
      <w:rFonts w:ascii="Arial" w:hAnsi="Arial"/>
      <w:b/>
      <w:sz w:val="20"/>
    </w:rPr>
  </w:style>
  <w:style w:type="character" w:customStyle="1" w:styleId="opsommingCharChar">
    <w:name w:val="opsomming Char Char"/>
    <w:rsid w:val="00FF191C"/>
    <w:rPr>
      <w:rFonts w:ascii="Arial" w:hAnsi="Arial" w:cs="Arial"/>
      <w:spacing w:val="6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i@korenbloem.n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2</TotalTime>
  <Pages>1</Pages>
  <Words>188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5</cp:revision>
  <cp:lastPrinted>2019-06-11T08:25:00Z</cp:lastPrinted>
  <dcterms:created xsi:type="dcterms:W3CDTF">2022-10-12T12:41:00Z</dcterms:created>
  <dcterms:modified xsi:type="dcterms:W3CDTF">2022-11-08T09:58:00Z</dcterms:modified>
</cp:coreProperties>
</file>