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F2F30B" w14:textId="1CFEBDB1" w:rsidR="00540997" w:rsidRPr="00635374" w:rsidRDefault="000B5228">
      <w:pPr>
        <w:pStyle w:val="doctype"/>
      </w:pPr>
      <w:r>
        <w:rPr>
          <w:noProof/>
        </w:rPr>
        <w:pict w14:anchorId="39D434EA">
          <v:shapetype id="_x0000_t202" coordsize="21600,21600" o:spt="202" path="m,l,21600r21600,l21600,xe">
            <v:stroke joinstyle="miter"/>
            <v:path gradientshapeok="t" o:connecttype="rect"/>
          </v:shapetype>
          <v:shape id="Text Box 5" o:spid="_x0000_s1036" type="#_x0000_t202" style="position:absolute;left:0;text-align:left;margin-left:0;margin-top:311.85pt;width:496.05pt;height:1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" filled="f" stroked="f">
            <v:textbox inset="0,0,0,0">
              <w:txbxContent>
                <w:p w14:paraId="1A0C1E4B" w14:textId="77777777" w:rsidR="00540997" w:rsidRPr="000B65CE" w:rsidRDefault="00540997" w:rsidP="0024335F">
                  <w:pPr>
                    <w:tabs>
                      <w:tab w:val="left" w:pos="1871"/>
                      <w:tab w:val="right" w:leader="underscore" w:pos="5670"/>
                      <w:tab w:val="left" w:pos="5954"/>
                      <w:tab w:val="right" w:pos="8051"/>
                      <w:tab w:val="right" w:leader="underscore" w:pos="9639"/>
                    </w:tabs>
                  </w:pPr>
                  <w:r w:rsidRPr="000B65CE">
                    <w:t>Naam kandidaat</w:t>
                  </w:r>
                  <w:r w:rsidRPr="000B65CE">
                    <w:tab/>
                  </w:r>
                  <w:r w:rsidRPr="000B65CE">
                    <w:rPr>
                      <w:rStyle w:val="streepjes"/>
                    </w:rPr>
                    <w:tab/>
                  </w:r>
                  <w:r w:rsidRPr="000B65CE">
                    <w:tab/>
                    <w:t>Kandidaatnummer</w:t>
                  </w:r>
                  <w:r w:rsidRPr="000B65CE">
                    <w:rPr>
                      <w:rStyle w:val="streepjes"/>
                    </w:rPr>
                    <w:tab/>
                  </w:r>
                  <w:r w:rsidRPr="000B65CE">
                    <w:tab/>
                  </w:r>
                  <w:r w:rsidRPr="000B65CE">
                    <w:tab/>
                  </w:r>
                </w:p>
              </w:txbxContent>
            </v:textbox>
            <w10:wrap anchory="page"/>
          </v:shape>
        </w:pict>
      </w:r>
      <w:r w:rsidR="00540997">
        <w:t>Examen VMBO-BB</w:t>
      </w:r>
    </w:p>
    <w:p w14:paraId="4C62D7FE" w14:textId="485E8C59" w:rsidR="00540997" w:rsidRDefault="00540997">
      <w:pPr>
        <w:pStyle w:val="jaartal"/>
      </w:pPr>
      <w:r>
        <w:t>202</w:t>
      </w:r>
      <w:r w:rsidR="005D11BE">
        <w:t>3</w:t>
      </w:r>
    </w:p>
    <w:p w14:paraId="070513CD" w14:textId="51F2A811" w:rsidR="00540997" w:rsidRDefault="00570353">
      <w:pPr>
        <w:pStyle w:val="onderdeel"/>
      </w:pPr>
      <w:r>
        <w:rPr>
          <w:sz w:val="32"/>
        </w:rPr>
        <w:t xml:space="preserve">versie rood, </w:t>
      </w:r>
      <w:r w:rsidR="00540997" w:rsidRPr="00F3697D">
        <w:rPr>
          <w:sz w:val="32"/>
        </w:rPr>
        <w:t xml:space="preserve">onderdeel </w:t>
      </w:r>
      <w:r w:rsidR="00540997">
        <w:rPr>
          <w:szCs w:val="72"/>
        </w:rPr>
        <w:t>B</w:t>
      </w:r>
    </w:p>
    <w:p w14:paraId="68D561DB" w14:textId="3BB011F9" w:rsidR="00540997" w:rsidRDefault="00540997" w:rsidP="00570353">
      <w:pPr>
        <w:pStyle w:val="balkvooroprood"/>
      </w:pPr>
      <w:r>
        <w:tab/>
        <w:t>profielvak-cspe PIE – BB</w:t>
      </w:r>
    </w:p>
    <w:p w14:paraId="5D180C36" w14:textId="174FFEA1" w:rsidR="00540997" w:rsidRDefault="00540997" w:rsidP="00540997">
      <w:pPr>
        <w:pStyle w:val="grijzebalkvoorop"/>
      </w:pPr>
      <w:r>
        <w:tab/>
        <w:t>bijlage</w:t>
      </w:r>
    </w:p>
    <w:p w14:paraId="7E9964E8" w14:textId="77777777" w:rsidR="00540997" w:rsidRDefault="00540997">
      <w:pPr>
        <w:pStyle w:val="plattetekst"/>
      </w:pPr>
    </w:p>
    <w:p w14:paraId="5DC10AB2" w14:textId="77777777" w:rsidR="00540997" w:rsidRDefault="00540997">
      <w:pPr>
        <w:pStyle w:val="plattetekst"/>
        <w:sectPr w:rsidR="00540997">
          <w:footerReference w:type="default" r:id="rId11"/>
          <w:footerReference w:type="first" r:id="rId12"/>
          <w:type w:val="continuous"/>
          <w:pgSz w:w="11906" w:h="16838" w:code="9"/>
          <w:pgMar w:top="850" w:right="1134" w:bottom="1701" w:left="1134" w:header="567" w:footer="964" w:gutter="0"/>
          <w:cols w:space="708"/>
          <w:docGrid w:linePitch="360"/>
        </w:sectPr>
      </w:pPr>
    </w:p>
    <w:p w14:paraId="3B198C40" w14:textId="48D46CB3" w:rsidR="006B42A1" w:rsidRDefault="006B42A1" w:rsidP="006B42A1">
      <w:pPr>
        <w:pStyle w:val="plattetekst"/>
        <w:rPr>
          <w:b/>
          <w:spacing w:val="0"/>
        </w:rPr>
      </w:pPr>
      <w:r>
        <w:rPr>
          <w:b/>
        </w:rPr>
        <w:lastRenderedPageBreak/>
        <w:t xml:space="preserve">opdracht </w:t>
      </w:r>
      <w:r w:rsidR="00665F41">
        <w:rPr>
          <w:b/>
        </w:rPr>
        <w:t xml:space="preserve">F, </w:t>
      </w:r>
      <w:r>
        <w:rPr>
          <w:b/>
        </w:rPr>
        <w:t>1</w:t>
      </w:r>
      <w:r w:rsidR="00665F41">
        <w:rPr>
          <w:b/>
        </w:rPr>
        <w:t xml:space="preserve"> en</w:t>
      </w:r>
      <w:r>
        <w:rPr>
          <w:b/>
        </w:rPr>
        <w:t xml:space="preserve"> 2</w:t>
      </w:r>
      <w:r w:rsidR="00644E6F">
        <w:rPr>
          <w:b/>
        </w:rPr>
        <w:tab/>
        <w:t>werkvolgorde</w:t>
      </w:r>
    </w:p>
    <w:p w14:paraId="55C5C4ED" w14:textId="77777777" w:rsidR="009D75B0" w:rsidRPr="0060120C" w:rsidRDefault="009D75B0" w:rsidP="009D75B0">
      <w:pPr>
        <w:pStyle w:val="plattetekst"/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3"/>
        <w:gridCol w:w="6464"/>
      </w:tblGrid>
      <w:tr w:rsidR="009D75B0" w:rsidRPr="0060120C" w14:paraId="02EAE0A9" w14:textId="77777777" w:rsidTr="00CA22EE">
        <w:trPr>
          <w:trHeight w:val="2504"/>
        </w:trPr>
        <w:tc>
          <w:tcPr>
            <w:tcW w:w="3173" w:type="dxa"/>
            <w:shd w:val="clear" w:color="auto" w:fill="auto"/>
          </w:tcPr>
          <w:p w14:paraId="1F209E4D" w14:textId="16D9A31D" w:rsidR="009D75B0" w:rsidRDefault="009D75B0" w:rsidP="002832FA">
            <w:pPr>
              <w:pStyle w:val="plattetekst"/>
            </w:pPr>
            <w:r w:rsidRPr="0060120C">
              <w:t>stuknummer 1</w:t>
            </w:r>
          </w:p>
          <w:p w14:paraId="36534782" w14:textId="77777777" w:rsidR="00884A69" w:rsidRDefault="00884A69" w:rsidP="002832FA">
            <w:pPr>
              <w:pStyle w:val="plattetekst"/>
            </w:pPr>
          </w:p>
          <w:p w14:paraId="13D1BC39" w14:textId="2CA9D92C" w:rsidR="0087623A" w:rsidRDefault="000B5228" w:rsidP="002832FA">
            <w:pPr>
              <w:pStyle w:val="plattetekst"/>
            </w:pPr>
            <w:r>
              <w:pict w14:anchorId="7CA6F8F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9.6pt;height:119.1pt">
                  <v:imagedata r:id="rId13" o:title="PIE 23 rood BB KB bureau standaard stuknr 1 werkvoorbereiding"/>
                </v:shape>
              </w:pict>
            </w:r>
          </w:p>
          <w:p w14:paraId="4165C085" w14:textId="2D7353FD" w:rsidR="009D75B0" w:rsidRDefault="009D75B0" w:rsidP="002832FA">
            <w:pPr>
              <w:pStyle w:val="plattetekst"/>
            </w:pPr>
          </w:p>
          <w:p w14:paraId="0CD346BF" w14:textId="652683D1" w:rsidR="009D75B0" w:rsidRPr="0060120C" w:rsidRDefault="009D75B0" w:rsidP="00CA22EE">
            <w:pPr>
              <w:pStyle w:val="plattetekst"/>
              <w:jc w:val="center"/>
            </w:pPr>
          </w:p>
        </w:tc>
        <w:tc>
          <w:tcPr>
            <w:tcW w:w="6464" w:type="dxa"/>
            <w:shd w:val="clear" w:color="auto" w:fill="auto"/>
          </w:tcPr>
          <w:p w14:paraId="2FA794A4" w14:textId="5509B091" w:rsidR="005C23AE" w:rsidRDefault="005C23AE" w:rsidP="005C23AE">
            <w:pPr>
              <w:pStyle w:val="opsomming"/>
            </w:pPr>
            <w:r>
              <w:t>maatcontrole uitgangsmateriaal (liniaal, schuifmaat, blokhoekhaak)</w:t>
            </w:r>
          </w:p>
          <w:p w14:paraId="4AFE3743" w14:textId="5472CAC7" w:rsidR="005C23AE" w:rsidRDefault="005C23AE" w:rsidP="005C23AE">
            <w:pPr>
              <w:pStyle w:val="opsomming"/>
            </w:pPr>
            <w:r>
              <w:t>haaks maken (hefboomknipschaar, vijl, blokhoekhaak)</w:t>
            </w:r>
          </w:p>
          <w:p w14:paraId="159ADD75" w14:textId="15F4D6A4" w:rsidR="005C23AE" w:rsidRDefault="005C23AE" w:rsidP="005C23AE">
            <w:pPr>
              <w:pStyle w:val="opsomming"/>
            </w:pPr>
            <w:r>
              <w:t>aftekenen en centeren (hoogteschuifmaat, centerpons, bankhamer, steekpasser)</w:t>
            </w:r>
          </w:p>
          <w:p w14:paraId="712E9C5B" w14:textId="2CE45327" w:rsidR="005C23AE" w:rsidRDefault="005C23AE" w:rsidP="005C23AE">
            <w:pPr>
              <w:pStyle w:val="opsomming"/>
            </w:pPr>
            <w:r>
              <w:t>schuine kanten en radius (2x) aanbrengen (hefboomknipschaar, vijl en radiusmal)</w:t>
            </w:r>
          </w:p>
          <w:p w14:paraId="55B96E74" w14:textId="687CA071" w:rsidR="005C23AE" w:rsidRDefault="005C23AE" w:rsidP="005C23AE">
            <w:pPr>
              <w:pStyle w:val="opsomming"/>
            </w:pPr>
            <w:r>
              <w:t xml:space="preserve">gaten Ø3 en </w:t>
            </w:r>
            <w:r w:rsidR="007D09C6">
              <w:t>Ø</w:t>
            </w:r>
            <w:r w:rsidR="00516A1F">
              <w:t>6,5</w:t>
            </w:r>
            <w:r>
              <w:t xml:space="preserve"> boren en afbramen</w:t>
            </w:r>
          </w:p>
          <w:p w14:paraId="24313A82" w14:textId="261DDFDC" w:rsidR="005C23AE" w:rsidRDefault="005C23AE" w:rsidP="005C23AE">
            <w:pPr>
              <w:pStyle w:val="opsomming"/>
            </w:pPr>
            <w:r>
              <w:t>(spiraalboor Ø3, Ø</w:t>
            </w:r>
            <w:r w:rsidR="00516A1F">
              <w:t>6,5</w:t>
            </w:r>
            <w:r>
              <w:t xml:space="preserve"> en verzinkboor)</w:t>
            </w:r>
          </w:p>
          <w:p w14:paraId="0F9E52FD" w14:textId="48206048" w:rsidR="005C23AE" w:rsidRDefault="005C23AE" w:rsidP="005C23AE">
            <w:pPr>
              <w:pStyle w:val="opsomming"/>
            </w:pPr>
            <w:r>
              <w:t>gat Ø39 aanbrengen (</w:t>
            </w:r>
            <w:r w:rsidR="00311DF2">
              <w:t>pons</w:t>
            </w:r>
            <w:r>
              <w:t>)</w:t>
            </w:r>
          </w:p>
          <w:p w14:paraId="47E26B82" w14:textId="22F76D4D" w:rsidR="005C23AE" w:rsidRDefault="005C23AE" w:rsidP="005C23AE">
            <w:pPr>
              <w:pStyle w:val="opsomming"/>
            </w:pPr>
            <w:r>
              <w:t>afbramen (vijl)</w:t>
            </w:r>
          </w:p>
          <w:p w14:paraId="74E5B588" w14:textId="77777777" w:rsidR="005C23AE" w:rsidRDefault="005C23AE" w:rsidP="005C23AE">
            <w:pPr>
              <w:pStyle w:val="opsomming"/>
            </w:pPr>
            <w:r>
              <w:t>2x90° buigen (zetbank)</w:t>
            </w:r>
          </w:p>
          <w:p w14:paraId="460D2FAD" w14:textId="2880EBE0" w:rsidR="009D75B0" w:rsidRPr="001460C2" w:rsidRDefault="005C23AE" w:rsidP="005C23AE">
            <w:pPr>
              <w:pStyle w:val="opsomming"/>
            </w:pPr>
            <w:r>
              <w:t>eindcontrole (schuifmaat, gradenboog en radiusmal)</w:t>
            </w:r>
          </w:p>
        </w:tc>
      </w:tr>
    </w:tbl>
    <w:p w14:paraId="07B95A96" w14:textId="3B04D9C5" w:rsidR="009D75B0" w:rsidRDefault="009D75B0" w:rsidP="009D75B0">
      <w:pPr>
        <w:pStyle w:val="plattetekst"/>
        <w:rPr>
          <w:rFonts w:eastAsia="Calibri"/>
        </w:rPr>
      </w:pPr>
    </w:p>
    <w:p w14:paraId="4423220C" w14:textId="77777777" w:rsidR="00DE61BF" w:rsidRPr="0060120C" w:rsidRDefault="00DE61BF" w:rsidP="009D75B0">
      <w:pPr>
        <w:pStyle w:val="plattetekst"/>
        <w:rPr>
          <w:rFonts w:eastAsia="Calibri"/>
        </w:rPr>
      </w:pPr>
    </w:p>
    <w:p w14:paraId="7AA8D614" w14:textId="77777777" w:rsidR="00B76A29" w:rsidRDefault="00B76A29"/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4"/>
        <w:gridCol w:w="6463"/>
      </w:tblGrid>
      <w:tr w:rsidR="009D75B0" w:rsidRPr="0060120C" w14:paraId="50746B85" w14:textId="77777777" w:rsidTr="00644E6F">
        <w:tc>
          <w:tcPr>
            <w:tcW w:w="3174" w:type="dxa"/>
            <w:shd w:val="clear" w:color="auto" w:fill="auto"/>
          </w:tcPr>
          <w:p w14:paraId="3D9E35E4" w14:textId="33EB1401" w:rsidR="009D75B0" w:rsidRDefault="009D75B0" w:rsidP="002832FA">
            <w:pPr>
              <w:pStyle w:val="plattetekst"/>
            </w:pPr>
            <w:r w:rsidRPr="0060120C">
              <w:t>stuknummer 2</w:t>
            </w:r>
          </w:p>
          <w:p w14:paraId="5C6B32AB" w14:textId="77777777" w:rsidR="00884A69" w:rsidRDefault="00884A69" w:rsidP="002832FA">
            <w:pPr>
              <w:pStyle w:val="plattetekst"/>
            </w:pPr>
          </w:p>
          <w:p w14:paraId="74032770" w14:textId="380CE3A2" w:rsidR="0087623A" w:rsidRDefault="000B5228" w:rsidP="002832FA">
            <w:pPr>
              <w:pStyle w:val="plattetekst"/>
            </w:pPr>
            <w:r>
              <w:pict w14:anchorId="61857FB6">
                <v:shape id="_x0000_i1026" type="#_x0000_t75" style="width:65.75pt;height:152.3pt">
                  <v:imagedata r:id="rId14" o:title="PIE 23 rood BB KB bureau standaard stuknr 2 werkvoorbereiding"/>
                </v:shape>
              </w:pict>
            </w:r>
          </w:p>
          <w:p w14:paraId="79863122" w14:textId="77777777" w:rsidR="009D75B0" w:rsidRDefault="009D75B0" w:rsidP="002832FA">
            <w:pPr>
              <w:pStyle w:val="plattetekst"/>
            </w:pPr>
          </w:p>
          <w:p w14:paraId="2C17E63B" w14:textId="23404033" w:rsidR="009D75B0" w:rsidRPr="0060120C" w:rsidRDefault="009D75B0" w:rsidP="001E0279">
            <w:pPr>
              <w:pStyle w:val="plattetekst"/>
              <w:jc w:val="center"/>
            </w:pPr>
          </w:p>
        </w:tc>
        <w:tc>
          <w:tcPr>
            <w:tcW w:w="6463" w:type="dxa"/>
            <w:shd w:val="clear" w:color="auto" w:fill="auto"/>
          </w:tcPr>
          <w:p w14:paraId="036B447C" w14:textId="48D557D5" w:rsidR="005C23AE" w:rsidRDefault="005C23AE" w:rsidP="005C23AE">
            <w:pPr>
              <w:pStyle w:val="opsomming"/>
            </w:pPr>
            <w:r>
              <w:t>maatcontrole uitgangsmateriaal (liniaal, schuifmaat, blokhoekhaak)</w:t>
            </w:r>
          </w:p>
          <w:p w14:paraId="452F0C42" w14:textId="39C8F0B7" w:rsidR="005C23AE" w:rsidRDefault="005C23AE" w:rsidP="005C23AE">
            <w:pPr>
              <w:pStyle w:val="opsomming"/>
            </w:pPr>
            <w:r>
              <w:t>haaks maken (hefboomknipschaar, vijl, blokhoekhaak)</w:t>
            </w:r>
          </w:p>
          <w:p w14:paraId="38F61732" w14:textId="38AEB502" w:rsidR="005C23AE" w:rsidRDefault="005C23AE" w:rsidP="005C23AE">
            <w:pPr>
              <w:pStyle w:val="opsomming"/>
            </w:pPr>
            <w:r>
              <w:t>aftekenen en centeren (hoogteschuifmaat, centerpons, bankhamer, steekpasser)</w:t>
            </w:r>
          </w:p>
          <w:p w14:paraId="53E49D20" w14:textId="699CBFE2" w:rsidR="005C23AE" w:rsidRDefault="005C23AE" w:rsidP="005C23AE">
            <w:pPr>
              <w:pStyle w:val="opsomming"/>
            </w:pPr>
            <w:r>
              <w:t>radius (2x) aanbrengen (hefboomknipschaar, vijl en radiusmal)</w:t>
            </w:r>
          </w:p>
          <w:p w14:paraId="046CA4CD" w14:textId="10DB5C0E" w:rsidR="005C23AE" w:rsidRDefault="005C23AE" w:rsidP="005C23AE">
            <w:pPr>
              <w:pStyle w:val="opsomming"/>
            </w:pPr>
            <w:r>
              <w:t>gaten Ø3 boren en afbramen (spiraalboor Ø3 en verzinkboor)</w:t>
            </w:r>
          </w:p>
          <w:p w14:paraId="56FB0D96" w14:textId="732B926A" w:rsidR="005C23AE" w:rsidRDefault="005C23AE" w:rsidP="005C23AE">
            <w:pPr>
              <w:pStyle w:val="opsomming"/>
            </w:pPr>
            <w:r>
              <w:t>uitsparing (20x15) aanbrengen (beugelzaag of juniorzaag en vijl)</w:t>
            </w:r>
          </w:p>
          <w:p w14:paraId="78450769" w14:textId="43F85673" w:rsidR="005C23AE" w:rsidRDefault="005C23AE" w:rsidP="005C23AE">
            <w:pPr>
              <w:pStyle w:val="opsomming"/>
            </w:pPr>
            <w:r>
              <w:t>afbramen (vijl)</w:t>
            </w:r>
          </w:p>
          <w:p w14:paraId="0B3A31C5" w14:textId="4D7E30FD" w:rsidR="005C23AE" w:rsidRDefault="005C23AE" w:rsidP="005C23AE">
            <w:pPr>
              <w:pStyle w:val="opsomming"/>
            </w:pPr>
            <w:r>
              <w:t>buigen 90° (zetbank)</w:t>
            </w:r>
          </w:p>
          <w:p w14:paraId="52941853" w14:textId="59D05EBC" w:rsidR="005C23AE" w:rsidRDefault="005C23AE" w:rsidP="005C23AE">
            <w:pPr>
              <w:pStyle w:val="opsomming"/>
            </w:pPr>
            <w:r>
              <w:t>eindcontrole (schuifmaat, gradenboog en radiusmal)</w:t>
            </w:r>
          </w:p>
          <w:p w14:paraId="4E69EB4B" w14:textId="119BDB7F" w:rsidR="00735927" w:rsidRPr="001460C2" w:rsidRDefault="00735927" w:rsidP="00570353">
            <w:pPr>
              <w:pStyle w:val="opsomming"/>
            </w:pPr>
          </w:p>
        </w:tc>
      </w:tr>
    </w:tbl>
    <w:p w14:paraId="1ABFAC04" w14:textId="77777777" w:rsidR="005C23AE" w:rsidRDefault="005C23AE" w:rsidP="009D75B0">
      <w:pPr>
        <w:pStyle w:val="plattetekst"/>
        <w:rPr>
          <w:rFonts w:eastAsia="Calibri"/>
        </w:rPr>
        <w:sectPr w:rsidR="005C23AE" w:rsidSect="005C23AE">
          <w:footerReference w:type="default" r:id="rId15"/>
          <w:pgSz w:w="11906" w:h="16838"/>
          <w:pgMar w:top="850" w:right="1134" w:bottom="1701" w:left="1134" w:header="567" w:footer="964" w:gutter="0"/>
          <w:cols w:space="708"/>
          <w:docGrid w:linePitch="360"/>
        </w:sect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4"/>
        <w:gridCol w:w="6463"/>
      </w:tblGrid>
      <w:tr w:rsidR="00C3045B" w:rsidRPr="0060120C" w14:paraId="2EB497A7" w14:textId="77777777" w:rsidTr="005C23AE">
        <w:tc>
          <w:tcPr>
            <w:tcW w:w="3174" w:type="dxa"/>
            <w:shd w:val="clear" w:color="auto" w:fill="auto"/>
          </w:tcPr>
          <w:p w14:paraId="2B60021E" w14:textId="1783AED4" w:rsidR="00C3045B" w:rsidRDefault="00C3045B" w:rsidP="007203ED">
            <w:pPr>
              <w:pStyle w:val="plattetekst"/>
            </w:pPr>
            <w:r w:rsidRPr="0060120C">
              <w:lastRenderedPageBreak/>
              <w:t xml:space="preserve">stuknummer </w:t>
            </w:r>
            <w:r>
              <w:t>3</w:t>
            </w:r>
          </w:p>
          <w:p w14:paraId="31D6B34A" w14:textId="77777777" w:rsidR="00884A69" w:rsidRDefault="00884A69" w:rsidP="007203ED">
            <w:pPr>
              <w:pStyle w:val="plattetekst"/>
            </w:pPr>
          </w:p>
          <w:p w14:paraId="52C0F6D5" w14:textId="4FCA392C" w:rsidR="0087623A" w:rsidRDefault="000B5228" w:rsidP="007203ED">
            <w:pPr>
              <w:pStyle w:val="plattetekst"/>
            </w:pPr>
            <w:r>
              <w:pict w14:anchorId="1C002720">
                <v:shape id="_x0000_i1027" type="#_x0000_t75" style="width:95.55pt;height:123.25pt">
                  <v:imagedata r:id="rId16" o:title="PIE 23 rood BB KB bureau standaard stuknr 3 werkvoorbereiding"/>
                </v:shape>
              </w:pict>
            </w:r>
          </w:p>
          <w:p w14:paraId="1D3E0B19" w14:textId="77777777" w:rsidR="00C3045B" w:rsidRDefault="00C3045B" w:rsidP="007203ED">
            <w:pPr>
              <w:pStyle w:val="plattetekst"/>
            </w:pPr>
          </w:p>
          <w:p w14:paraId="703C7B85" w14:textId="564C8C57" w:rsidR="00C3045B" w:rsidRPr="0060120C" w:rsidRDefault="00C3045B" w:rsidP="001E0279">
            <w:pPr>
              <w:pStyle w:val="plattetekst"/>
              <w:jc w:val="center"/>
            </w:pPr>
          </w:p>
        </w:tc>
        <w:tc>
          <w:tcPr>
            <w:tcW w:w="6463" w:type="dxa"/>
            <w:shd w:val="clear" w:color="auto" w:fill="auto"/>
          </w:tcPr>
          <w:p w14:paraId="061902D1" w14:textId="068D41E4" w:rsidR="005C23AE" w:rsidRDefault="005C23AE" w:rsidP="005C23AE">
            <w:pPr>
              <w:pStyle w:val="opsomming"/>
            </w:pPr>
            <w:r>
              <w:t>maatcontrole uitgangsmateriaal (liniaal en  schuifmaat)</w:t>
            </w:r>
          </w:p>
          <w:p w14:paraId="088DD06A" w14:textId="5D4B8D42" w:rsidR="005C23AE" w:rsidRDefault="005C23AE" w:rsidP="005C23AE">
            <w:pPr>
              <w:pStyle w:val="opsomming"/>
            </w:pPr>
            <w:r>
              <w:t>haaks maken (vijl, blokhoekhaak)</w:t>
            </w:r>
          </w:p>
          <w:p w14:paraId="438126BC" w14:textId="4CE0CF33" w:rsidR="005C23AE" w:rsidRDefault="005C23AE" w:rsidP="005C23AE">
            <w:pPr>
              <w:pStyle w:val="opsomming"/>
            </w:pPr>
            <w:r>
              <w:t>aftekenen en centeren (</w:t>
            </w:r>
            <w:r w:rsidR="005D1476">
              <w:t>hoogteschuifmaat, gradenboog,</w:t>
            </w:r>
            <w:r>
              <w:t xml:space="preserve"> centerpons, bankhamer en steekpasser)</w:t>
            </w:r>
          </w:p>
          <w:p w14:paraId="4CB7C4ED" w14:textId="3E8248B5" w:rsidR="005C23AE" w:rsidRDefault="005C23AE" w:rsidP="005C23AE">
            <w:pPr>
              <w:pStyle w:val="opsomming"/>
            </w:pPr>
            <w:r>
              <w:t>gaten boren en afbramen (spiraalboor Ø3,2, Ø8,2 en verzinkboor)</w:t>
            </w:r>
          </w:p>
          <w:p w14:paraId="410A8EA4" w14:textId="603D367B" w:rsidR="005C23AE" w:rsidRDefault="005C23AE" w:rsidP="005C23AE">
            <w:pPr>
              <w:pStyle w:val="opsomming"/>
            </w:pPr>
            <w:r>
              <w:t>schuine kanten aanbrengen (hefboomknipschaar en vijl)</w:t>
            </w:r>
          </w:p>
          <w:p w14:paraId="4D0EFB8D" w14:textId="13241C16" w:rsidR="005C23AE" w:rsidRDefault="00BB16AF" w:rsidP="005C23AE">
            <w:pPr>
              <w:pStyle w:val="opsomming"/>
            </w:pPr>
            <w:r>
              <w:t>radius (2x) aanbrengen</w:t>
            </w:r>
            <w:r w:rsidR="005C23AE">
              <w:t xml:space="preserve"> (vijl en radiusmal)</w:t>
            </w:r>
          </w:p>
          <w:p w14:paraId="52D51F1F" w14:textId="3288D24D" w:rsidR="005C23AE" w:rsidRDefault="005C23AE" w:rsidP="005C23AE">
            <w:pPr>
              <w:pStyle w:val="opsomming"/>
            </w:pPr>
            <w:r>
              <w:t>afbramen (vijl)</w:t>
            </w:r>
          </w:p>
          <w:p w14:paraId="5BC9168A" w14:textId="77777777" w:rsidR="005C23AE" w:rsidRDefault="005C23AE" w:rsidP="005C23AE">
            <w:pPr>
              <w:pStyle w:val="opsomming"/>
            </w:pPr>
            <w:r>
              <w:t>buigen 90° (zetbank, blokhoekhaak)</w:t>
            </w:r>
          </w:p>
          <w:p w14:paraId="72EDFA9F" w14:textId="4CBF23B1" w:rsidR="00C3045B" w:rsidRPr="001460C2" w:rsidRDefault="005C23AE" w:rsidP="005C23AE">
            <w:pPr>
              <w:pStyle w:val="opsomming"/>
            </w:pPr>
            <w:r>
              <w:t>eindcontrole (schuifmaat, gradenboog en radiusmal)</w:t>
            </w:r>
          </w:p>
        </w:tc>
      </w:tr>
    </w:tbl>
    <w:p w14:paraId="612ABF1A" w14:textId="1D553939" w:rsidR="00C3045B" w:rsidRDefault="00C3045B" w:rsidP="00C3045B">
      <w:pPr>
        <w:pStyle w:val="plattetekst"/>
        <w:rPr>
          <w:rFonts w:eastAsia="Calibri"/>
        </w:rPr>
      </w:pPr>
    </w:p>
    <w:p w14:paraId="6981126D" w14:textId="6FF5A493" w:rsidR="005C23AE" w:rsidRDefault="005C23AE" w:rsidP="00C3045B">
      <w:pPr>
        <w:pStyle w:val="plattetekst"/>
        <w:rPr>
          <w:rFonts w:eastAsia="Calibri"/>
        </w:rPr>
      </w:pPr>
    </w:p>
    <w:p w14:paraId="5EF687BC" w14:textId="77777777" w:rsidR="005C23AE" w:rsidRDefault="005C23AE" w:rsidP="00C3045B">
      <w:pPr>
        <w:pStyle w:val="plattetekst"/>
        <w:rPr>
          <w:rFonts w:eastAsia="Calibri"/>
        </w:r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5C23AE" w:rsidRPr="005C23AE" w14:paraId="297B7F3D" w14:textId="77777777" w:rsidTr="005C23AE">
        <w:tc>
          <w:tcPr>
            <w:tcW w:w="3232" w:type="dxa"/>
            <w:shd w:val="clear" w:color="auto" w:fill="auto"/>
          </w:tcPr>
          <w:p w14:paraId="2BEDDB90" w14:textId="14A8E12C" w:rsidR="005C23AE" w:rsidRDefault="005C23AE" w:rsidP="005C23AE">
            <w:pPr>
              <w:pStyle w:val="plattetekst"/>
              <w:rPr>
                <w:rFonts w:eastAsia="Calibri"/>
              </w:rPr>
            </w:pPr>
            <w:r w:rsidRPr="005C23AE">
              <w:rPr>
                <w:rFonts w:eastAsia="Calibri"/>
              </w:rPr>
              <w:t>stuknummer 4</w:t>
            </w:r>
          </w:p>
          <w:p w14:paraId="2DD30CCF" w14:textId="77777777" w:rsidR="00884A69" w:rsidRPr="005C23AE" w:rsidRDefault="00884A69" w:rsidP="005C23AE">
            <w:pPr>
              <w:pStyle w:val="plattetekst"/>
              <w:rPr>
                <w:rFonts w:eastAsia="Calibri"/>
              </w:rPr>
            </w:pPr>
          </w:p>
          <w:p w14:paraId="5F0CF1D6" w14:textId="77777777" w:rsidR="005C23AE" w:rsidRPr="005C23AE" w:rsidRDefault="000B5228" w:rsidP="005C23AE">
            <w:pPr>
              <w:pStyle w:val="plattetekst"/>
              <w:rPr>
                <w:rFonts w:eastAsia="Calibri"/>
              </w:rPr>
            </w:pPr>
            <w:r>
              <w:rPr>
                <w:rFonts w:eastAsia="Calibri"/>
              </w:rPr>
              <w:pict w14:anchorId="1F8AD3D8">
                <v:shape id="_x0000_i1028" type="#_x0000_t75" style="width:108pt;height:136.4pt">
                  <v:imagedata r:id="rId17" o:title="PIE 23 rood BB KB bureau standaard stuknr 4 werkvoorbereiding"/>
                </v:shape>
              </w:pict>
            </w:r>
          </w:p>
          <w:p w14:paraId="0EA6865F" w14:textId="77777777" w:rsidR="005C23AE" w:rsidRPr="005C23AE" w:rsidRDefault="005C23AE" w:rsidP="005C23AE">
            <w:pPr>
              <w:pStyle w:val="plattetekst"/>
              <w:rPr>
                <w:rFonts w:eastAsia="Calibri"/>
              </w:rPr>
            </w:pPr>
          </w:p>
          <w:p w14:paraId="257DA602" w14:textId="77777777" w:rsidR="005C23AE" w:rsidRPr="005C23AE" w:rsidRDefault="005C23AE" w:rsidP="005C23AE">
            <w:pPr>
              <w:pStyle w:val="plattetekst"/>
              <w:rPr>
                <w:rFonts w:eastAsia="Calibri"/>
              </w:rPr>
            </w:pPr>
          </w:p>
          <w:p w14:paraId="605656BE" w14:textId="77777777" w:rsidR="005C23AE" w:rsidRPr="005C23AE" w:rsidRDefault="005C23AE" w:rsidP="005C23AE">
            <w:pPr>
              <w:pStyle w:val="plattetekst"/>
              <w:rPr>
                <w:rFonts w:eastAsia="Calibri"/>
              </w:rPr>
            </w:pPr>
          </w:p>
        </w:tc>
        <w:tc>
          <w:tcPr>
            <w:tcW w:w="6405" w:type="dxa"/>
            <w:shd w:val="clear" w:color="auto" w:fill="auto"/>
          </w:tcPr>
          <w:p w14:paraId="16776E26" w14:textId="7832582D" w:rsidR="005C23AE" w:rsidRPr="005C23AE" w:rsidRDefault="005C23AE" w:rsidP="00F66D83">
            <w:pPr>
              <w:pStyle w:val="opsomming"/>
              <w:numPr>
                <w:ilvl w:val="0"/>
                <w:numId w:val="27"/>
              </w:numPr>
              <w:spacing w:after="120"/>
              <w:rPr>
                <w:rFonts w:eastAsia="Calibri"/>
              </w:rPr>
            </w:pPr>
            <w:r w:rsidRPr="005C23AE">
              <w:rPr>
                <w:rFonts w:eastAsia="Calibri"/>
              </w:rPr>
              <w:t>maatcontrole uitgangsmateriaal (schuifmaat)</w:t>
            </w:r>
          </w:p>
          <w:p w14:paraId="0F241ACC" w14:textId="77777777" w:rsidR="005C23AE" w:rsidRPr="005C23AE" w:rsidRDefault="005C23AE" w:rsidP="005D1476">
            <w:pPr>
              <w:pStyle w:val="opsomming"/>
              <w:numPr>
                <w:ilvl w:val="0"/>
                <w:numId w:val="0"/>
              </w:numPr>
              <w:rPr>
                <w:rFonts w:eastAsia="Calibri"/>
              </w:rPr>
            </w:pPr>
            <w:r w:rsidRPr="005C23AE">
              <w:rPr>
                <w:rFonts w:eastAsia="Calibri"/>
              </w:rPr>
              <w:t>volgende bewerkingen uitvoeren op de draaimachine:</w:t>
            </w:r>
          </w:p>
          <w:p w14:paraId="7724AAFE" w14:textId="11DE9286" w:rsidR="005C23AE" w:rsidRPr="005C23AE" w:rsidRDefault="005C23AE" w:rsidP="005C23AE">
            <w:pPr>
              <w:pStyle w:val="opsomming"/>
              <w:numPr>
                <w:ilvl w:val="0"/>
                <w:numId w:val="27"/>
              </w:numPr>
              <w:rPr>
                <w:rFonts w:eastAsia="Calibri"/>
              </w:rPr>
            </w:pPr>
            <w:r w:rsidRPr="005C23AE">
              <w:rPr>
                <w:rFonts w:eastAsia="Calibri"/>
              </w:rPr>
              <w:t>vlakken</w:t>
            </w:r>
          </w:p>
          <w:p w14:paraId="54C0DCE4" w14:textId="1DD99BD0" w:rsidR="005C23AE" w:rsidRPr="005C23AE" w:rsidRDefault="005C23AE" w:rsidP="005C23AE">
            <w:pPr>
              <w:pStyle w:val="opsomming"/>
              <w:numPr>
                <w:ilvl w:val="0"/>
                <w:numId w:val="27"/>
              </w:numPr>
              <w:rPr>
                <w:rFonts w:eastAsia="Calibri"/>
              </w:rPr>
            </w:pPr>
            <w:r w:rsidRPr="005C23AE">
              <w:rPr>
                <w:rFonts w:eastAsia="Calibri"/>
              </w:rPr>
              <w:t>centergat aanbrengen (centerboor)</w:t>
            </w:r>
          </w:p>
          <w:p w14:paraId="05E6F22B" w14:textId="68ADDCC7" w:rsidR="005C23AE" w:rsidRPr="005C23AE" w:rsidRDefault="005C23AE" w:rsidP="005C23AE">
            <w:pPr>
              <w:pStyle w:val="opsomming"/>
              <w:numPr>
                <w:ilvl w:val="0"/>
                <w:numId w:val="27"/>
              </w:numPr>
              <w:rPr>
                <w:rFonts w:eastAsia="Calibri"/>
              </w:rPr>
            </w:pPr>
            <w:r w:rsidRPr="005C23AE">
              <w:rPr>
                <w:rFonts w:eastAsia="Calibri"/>
              </w:rPr>
              <w:t>gat Ø25 boren (spiraalboor min</w:t>
            </w:r>
            <w:r w:rsidR="00236AB6">
              <w:rPr>
                <w:rFonts w:eastAsia="Calibri"/>
              </w:rPr>
              <w:t>imaal</w:t>
            </w:r>
            <w:r w:rsidRPr="005C23AE">
              <w:rPr>
                <w:rFonts w:eastAsia="Calibri"/>
              </w:rPr>
              <w:t xml:space="preserve"> Ø5,5, Ø25 en verzinkboor)</w:t>
            </w:r>
          </w:p>
          <w:p w14:paraId="07E51F36" w14:textId="261E4F0D" w:rsidR="005C23AE" w:rsidRPr="005C23AE" w:rsidRDefault="005C23AE" w:rsidP="005C23AE">
            <w:pPr>
              <w:pStyle w:val="opsomming"/>
              <w:numPr>
                <w:ilvl w:val="0"/>
                <w:numId w:val="27"/>
              </w:numPr>
              <w:rPr>
                <w:rFonts w:eastAsia="Calibri"/>
              </w:rPr>
            </w:pPr>
            <w:r w:rsidRPr="005C23AE">
              <w:rPr>
                <w:rFonts w:eastAsia="Calibri"/>
              </w:rPr>
              <w:t>schuine kant 2x45° aanbrengen</w:t>
            </w:r>
          </w:p>
          <w:p w14:paraId="7BEB07F2" w14:textId="5EF27F9D" w:rsidR="005C23AE" w:rsidRPr="005C23AE" w:rsidRDefault="005C23AE" w:rsidP="005C23AE">
            <w:pPr>
              <w:pStyle w:val="opsomming"/>
              <w:numPr>
                <w:ilvl w:val="0"/>
                <w:numId w:val="27"/>
              </w:numPr>
              <w:rPr>
                <w:rFonts w:eastAsia="Calibri"/>
              </w:rPr>
            </w:pPr>
            <w:r w:rsidRPr="005C23AE">
              <w:rPr>
                <w:rFonts w:eastAsia="Calibri"/>
              </w:rPr>
              <w:t>omspannen en vlakken</w:t>
            </w:r>
          </w:p>
          <w:p w14:paraId="029CCB00" w14:textId="375745CD" w:rsidR="005C23AE" w:rsidRPr="005C23AE" w:rsidRDefault="005C23AE" w:rsidP="005C23AE">
            <w:pPr>
              <w:pStyle w:val="opsomming"/>
              <w:numPr>
                <w:ilvl w:val="0"/>
                <w:numId w:val="27"/>
              </w:numPr>
              <w:rPr>
                <w:rFonts w:eastAsia="Calibri"/>
              </w:rPr>
            </w:pPr>
            <w:r w:rsidRPr="005C23AE">
              <w:rPr>
                <w:rFonts w:eastAsia="Calibri"/>
              </w:rPr>
              <w:t>op lengte draaien</w:t>
            </w:r>
          </w:p>
          <w:p w14:paraId="54246AAF" w14:textId="4BB360E4" w:rsidR="005C23AE" w:rsidRPr="005C23AE" w:rsidRDefault="005C23AE" w:rsidP="005C23AE">
            <w:pPr>
              <w:pStyle w:val="opsomming"/>
              <w:numPr>
                <w:ilvl w:val="0"/>
                <w:numId w:val="27"/>
              </w:numPr>
              <w:rPr>
                <w:rFonts w:eastAsia="Calibri"/>
              </w:rPr>
            </w:pPr>
            <w:r w:rsidRPr="005C23AE">
              <w:rPr>
                <w:rFonts w:eastAsia="Calibri"/>
              </w:rPr>
              <w:t>schroefgat voorboren en zoekrandje aanbrengen (centerboor, spiraalboor Ø5 en verzinboor)</w:t>
            </w:r>
          </w:p>
          <w:p w14:paraId="141D9173" w14:textId="0BE5B489" w:rsidR="005C23AE" w:rsidRPr="005C23AE" w:rsidRDefault="005C23AE" w:rsidP="005C23AE">
            <w:pPr>
              <w:pStyle w:val="opsomming"/>
              <w:numPr>
                <w:ilvl w:val="0"/>
                <w:numId w:val="27"/>
              </w:numPr>
              <w:rPr>
                <w:rFonts w:eastAsia="Calibri"/>
              </w:rPr>
            </w:pPr>
            <w:r w:rsidRPr="005C23AE">
              <w:rPr>
                <w:rFonts w:eastAsia="Calibri"/>
              </w:rPr>
              <w:t>schroef</w:t>
            </w:r>
            <w:r w:rsidR="00475596">
              <w:rPr>
                <w:rFonts w:eastAsia="Calibri"/>
              </w:rPr>
              <w:t>draad</w:t>
            </w:r>
            <w:r w:rsidRPr="005C23AE">
              <w:rPr>
                <w:rFonts w:eastAsia="Calibri"/>
              </w:rPr>
              <w:t xml:space="preserve"> aanbrengen (tap M6 en taphouder)</w:t>
            </w:r>
          </w:p>
          <w:p w14:paraId="6B4AA3D1" w14:textId="0B3803CB" w:rsidR="005C23AE" w:rsidRPr="005C23AE" w:rsidRDefault="005C23AE" w:rsidP="005C23AE">
            <w:pPr>
              <w:pStyle w:val="opsomming"/>
              <w:numPr>
                <w:ilvl w:val="0"/>
                <w:numId w:val="27"/>
              </w:numPr>
              <w:rPr>
                <w:rFonts w:eastAsia="Calibri"/>
              </w:rPr>
            </w:pPr>
            <w:r w:rsidRPr="005C23AE">
              <w:rPr>
                <w:rFonts w:eastAsia="Calibri"/>
              </w:rPr>
              <w:t>eindcontrole (schuifmaat)</w:t>
            </w:r>
          </w:p>
        </w:tc>
      </w:tr>
    </w:tbl>
    <w:p w14:paraId="5B60AC2E" w14:textId="77777777" w:rsidR="005C23AE" w:rsidRDefault="005C23AE" w:rsidP="00C3045B">
      <w:pPr>
        <w:pStyle w:val="plattetekst"/>
        <w:rPr>
          <w:rFonts w:eastAsia="Calibri"/>
        </w:rPr>
      </w:pPr>
    </w:p>
    <w:p w14:paraId="35C8FC1C" w14:textId="4DA6D8B6" w:rsidR="00C3045B" w:rsidRDefault="00C3045B" w:rsidP="009D75B0">
      <w:pPr>
        <w:pStyle w:val="plattetekst"/>
        <w:rPr>
          <w:rFonts w:eastAsia="Calibri"/>
        </w:rPr>
      </w:pPr>
    </w:p>
    <w:p w14:paraId="79975CC8" w14:textId="77777777" w:rsidR="00540997" w:rsidRDefault="00540997" w:rsidP="009D75B0">
      <w:pPr>
        <w:pStyle w:val="plattetekst"/>
        <w:rPr>
          <w:rFonts w:eastAsia="Calibri"/>
        </w:rPr>
        <w:sectPr w:rsidR="00540997" w:rsidSect="005C23AE">
          <w:pgSz w:w="11906" w:h="16838"/>
          <w:pgMar w:top="850" w:right="1134" w:bottom="1701" w:left="1134" w:header="567" w:footer="964" w:gutter="0"/>
          <w:cols w:space="708"/>
          <w:docGrid w:linePitch="360"/>
        </w:sectPr>
      </w:pPr>
    </w:p>
    <w:p w14:paraId="78B1E2CC" w14:textId="53387044" w:rsidR="009D75B0" w:rsidRDefault="009D75B0" w:rsidP="009D75B0">
      <w:pPr>
        <w:pStyle w:val="plattetekst"/>
        <w:rPr>
          <w:rFonts w:eastAsia="Calibri"/>
        </w:r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9D75B0" w:rsidRPr="0060120C" w14:paraId="29D0BFEA" w14:textId="77777777" w:rsidTr="005C23AE">
        <w:tc>
          <w:tcPr>
            <w:tcW w:w="3232" w:type="dxa"/>
            <w:shd w:val="clear" w:color="auto" w:fill="auto"/>
          </w:tcPr>
          <w:p w14:paraId="5B569B14" w14:textId="149F210B" w:rsidR="009D75B0" w:rsidRDefault="009D75B0" w:rsidP="005C23AE">
            <w:pPr>
              <w:pStyle w:val="plattetekst"/>
            </w:pPr>
            <w:r w:rsidRPr="0060120C">
              <w:t xml:space="preserve">stuknummer </w:t>
            </w:r>
            <w:r>
              <w:t>5</w:t>
            </w:r>
          </w:p>
          <w:p w14:paraId="37C34D2E" w14:textId="77777777" w:rsidR="00884A69" w:rsidRDefault="00884A69" w:rsidP="005C23AE">
            <w:pPr>
              <w:pStyle w:val="plattetekst"/>
            </w:pPr>
          </w:p>
          <w:p w14:paraId="43572357" w14:textId="271E3354" w:rsidR="0087623A" w:rsidRDefault="000B5228" w:rsidP="005C23AE">
            <w:pPr>
              <w:pStyle w:val="plattetekst"/>
            </w:pPr>
            <w:r>
              <w:pict w14:anchorId="4BEF08EB">
                <v:shape id="_x0000_i1029" type="#_x0000_t75" style="width:150.9pt;height:115.6pt">
                  <v:imagedata r:id="rId18" o:title="PIE 23 rood BB KB bureau standaard stuknr 5 werkvoorbereiding"/>
                </v:shape>
              </w:pict>
            </w:r>
          </w:p>
          <w:p w14:paraId="2488288E" w14:textId="77777777" w:rsidR="009D75B0" w:rsidRDefault="009D75B0" w:rsidP="005C23AE">
            <w:pPr>
              <w:pStyle w:val="plattetekst"/>
            </w:pPr>
          </w:p>
          <w:p w14:paraId="5235FD58" w14:textId="77777777" w:rsidR="009D75B0" w:rsidRPr="0060120C" w:rsidRDefault="009D75B0" w:rsidP="005C23AE">
            <w:pPr>
              <w:pStyle w:val="plattetekst"/>
              <w:jc w:val="center"/>
            </w:pPr>
          </w:p>
        </w:tc>
        <w:tc>
          <w:tcPr>
            <w:tcW w:w="6405" w:type="dxa"/>
            <w:shd w:val="clear" w:color="auto" w:fill="auto"/>
          </w:tcPr>
          <w:p w14:paraId="0CF593A5" w14:textId="5BD3F666" w:rsidR="00604454" w:rsidRDefault="00604454" w:rsidP="00F66D83">
            <w:pPr>
              <w:pStyle w:val="opsomming"/>
              <w:spacing w:after="120"/>
            </w:pPr>
            <w:r>
              <w:t>maatcontrole uitgangsmateriaal (schuifmaat)</w:t>
            </w:r>
          </w:p>
          <w:p w14:paraId="3014FDB2" w14:textId="2D0CC994" w:rsidR="00604454" w:rsidRDefault="00604454" w:rsidP="005D1476">
            <w:pPr>
              <w:pStyle w:val="opsomming"/>
              <w:numPr>
                <w:ilvl w:val="0"/>
                <w:numId w:val="0"/>
              </w:numPr>
            </w:pPr>
            <w:r>
              <w:t>volgende bewerkingen uitvoeren op de draaimachine:</w:t>
            </w:r>
          </w:p>
          <w:p w14:paraId="3055641E" w14:textId="54BF1E73" w:rsidR="00604454" w:rsidRDefault="00604454" w:rsidP="00604454">
            <w:pPr>
              <w:pStyle w:val="opsomming"/>
            </w:pPr>
            <w:r>
              <w:t>vlakken</w:t>
            </w:r>
          </w:p>
          <w:p w14:paraId="56EE8D31" w14:textId="746CCB26" w:rsidR="00604454" w:rsidRDefault="00604454" w:rsidP="00604454">
            <w:pPr>
              <w:pStyle w:val="opsomming"/>
            </w:pPr>
            <w:r>
              <w:t>astappen draaien Ø20 en Ø8</w:t>
            </w:r>
          </w:p>
          <w:p w14:paraId="18AB76C8" w14:textId="67772C81" w:rsidR="00604454" w:rsidRDefault="00604454" w:rsidP="00604454">
            <w:pPr>
              <w:pStyle w:val="opsomming"/>
            </w:pPr>
            <w:r>
              <w:t>zoekrandje aanbrengen (voor schroefdraad) en kanten breken</w:t>
            </w:r>
          </w:p>
          <w:p w14:paraId="04F8924E" w14:textId="4EA4E8E8" w:rsidR="00604454" w:rsidRDefault="00604454" w:rsidP="00604454">
            <w:pPr>
              <w:pStyle w:val="opsomming"/>
            </w:pPr>
            <w:r>
              <w:t>schroefdraad M8 snijden (snijplaat en snijraam of snijplaathouder)</w:t>
            </w:r>
          </w:p>
          <w:p w14:paraId="4F115DED" w14:textId="25BECBFA" w:rsidR="00604454" w:rsidRDefault="00604454" w:rsidP="00604454">
            <w:pPr>
              <w:pStyle w:val="opsomming"/>
            </w:pPr>
            <w:r>
              <w:t>omspannen, vlakken en op lengte draaien</w:t>
            </w:r>
          </w:p>
          <w:p w14:paraId="684D31A6" w14:textId="63B26956" w:rsidR="00604454" w:rsidRDefault="00604454" w:rsidP="00604454">
            <w:pPr>
              <w:pStyle w:val="opsomming"/>
            </w:pPr>
            <w:r>
              <w:t>schuine kant draaien 2x45°</w:t>
            </w:r>
          </w:p>
          <w:p w14:paraId="5531B47E" w14:textId="77777777" w:rsidR="00604454" w:rsidRDefault="00604454" w:rsidP="00604454">
            <w:pPr>
              <w:pStyle w:val="opsomming"/>
            </w:pPr>
            <w:r>
              <w:t>kartelen (kartelapparaat)</w:t>
            </w:r>
          </w:p>
          <w:p w14:paraId="7FE25B2D" w14:textId="7E4FC47C" w:rsidR="009D75B0" w:rsidRPr="001460C2" w:rsidRDefault="00604454" w:rsidP="00604454">
            <w:pPr>
              <w:pStyle w:val="opsomming"/>
            </w:pPr>
            <w:r>
              <w:t>eindcontrole (schuifmaat)</w:t>
            </w:r>
          </w:p>
        </w:tc>
      </w:tr>
    </w:tbl>
    <w:p w14:paraId="203F8949" w14:textId="77777777" w:rsidR="00C3045B" w:rsidRDefault="00C3045B" w:rsidP="009D75B0">
      <w:pPr>
        <w:pStyle w:val="plattetekst"/>
        <w:rPr>
          <w:rFonts w:eastAsia="Calibri"/>
        </w:rPr>
        <w:sectPr w:rsidR="00C3045B" w:rsidSect="005C23AE">
          <w:type w:val="continuous"/>
          <w:pgSz w:w="11906" w:h="16838"/>
          <w:pgMar w:top="850" w:right="1134" w:bottom="1701" w:left="1134" w:header="567" w:footer="964" w:gutter="0"/>
          <w:cols w:space="708"/>
          <w:docGrid w:linePitch="360"/>
        </w:sect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9D75B0" w:rsidRPr="0060120C" w14:paraId="49A23E7D" w14:textId="77777777" w:rsidTr="00884A69">
        <w:tc>
          <w:tcPr>
            <w:tcW w:w="3232" w:type="dxa"/>
            <w:shd w:val="clear" w:color="auto" w:fill="auto"/>
          </w:tcPr>
          <w:p w14:paraId="09ADA15B" w14:textId="5A74C1AA" w:rsidR="009D75B0" w:rsidRDefault="009D75B0" w:rsidP="005C23AE">
            <w:pPr>
              <w:pStyle w:val="plattetekst"/>
            </w:pPr>
            <w:r w:rsidRPr="0060120C">
              <w:lastRenderedPageBreak/>
              <w:t xml:space="preserve">stuknummer </w:t>
            </w:r>
            <w:r>
              <w:t>6</w:t>
            </w:r>
          </w:p>
          <w:p w14:paraId="4C367C6F" w14:textId="77777777" w:rsidR="00884A69" w:rsidRDefault="00884A69" w:rsidP="005C23AE">
            <w:pPr>
              <w:pStyle w:val="plattetekst"/>
            </w:pPr>
          </w:p>
          <w:p w14:paraId="5F07B28A" w14:textId="45593E43" w:rsidR="0087623A" w:rsidRDefault="000B5228" w:rsidP="005C23AE">
            <w:pPr>
              <w:pStyle w:val="plattetekst"/>
            </w:pPr>
            <w:r>
              <w:pict w14:anchorId="0BB659EC">
                <v:shape id="_x0000_i1030" type="#_x0000_t75" style="width:27pt;height:161.3pt">
                  <v:imagedata r:id="rId19" o:title="PIE 23 rood BB KB bureau standaard stuknr 6 werkvoorbereiding"/>
                </v:shape>
              </w:pict>
            </w:r>
          </w:p>
          <w:p w14:paraId="6513CC57" w14:textId="77777777" w:rsidR="009D75B0" w:rsidRDefault="009D75B0" w:rsidP="005C23AE">
            <w:pPr>
              <w:pStyle w:val="plattetekst"/>
            </w:pPr>
          </w:p>
          <w:p w14:paraId="43930CDB" w14:textId="6B9F2C83" w:rsidR="009D75B0" w:rsidRDefault="009D75B0" w:rsidP="005C23AE">
            <w:pPr>
              <w:pStyle w:val="plattetekst"/>
              <w:jc w:val="center"/>
            </w:pPr>
          </w:p>
          <w:p w14:paraId="7B6112EF" w14:textId="77777777" w:rsidR="009D75B0" w:rsidRDefault="009D75B0" w:rsidP="005C23AE">
            <w:pPr>
              <w:pStyle w:val="plattetekst"/>
            </w:pPr>
          </w:p>
          <w:p w14:paraId="562051CF" w14:textId="77777777" w:rsidR="009D75B0" w:rsidRPr="0060120C" w:rsidRDefault="009D75B0" w:rsidP="005C23AE">
            <w:pPr>
              <w:pStyle w:val="plattetekst"/>
              <w:jc w:val="center"/>
            </w:pPr>
          </w:p>
        </w:tc>
        <w:tc>
          <w:tcPr>
            <w:tcW w:w="6405" w:type="dxa"/>
            <w:shd w:val="clear" w:color="auto" w:fill="auto"/>
          </w:tcPr>
          <w:p w14:paraId="6EDC04DC" w14:textId="26E4C969" w:rsidR="001A5887" w:rsidRDefault="001A5887" w:rsidP="00585466">
            <w:pPr>
              <w:pStyle w:val="opsomming"/>
              <w:numPr>
                <w:ilvl w:val="0"/>
                <w:numId w:val="28"/>
              </w:numPr>
            </w:pPr>
            <w:r>
              <w:t>maatcontrole uitgangsmateriaal (liniaal en schuifmaat)</w:t>
            </w:r>
          </w:p>
          <w:p w14:paraId="09B34FF4" w14:textId="1821B09B" w:rsidR="001A5887" w:rsidRDefault="001A5887" w:rsidP="00585466">
            <w:pPr>
              <w:pStyle w:val="opsomming"/>
              <w:numPr>
                <w:ilvl w:val="0"/>
                <w:numId w:val="28"/>
              </w:numPr>
            </w:pPr>
            <w:r>
              <w:t>aftekenen en centeren (hoogteschuifmaat, centerpons, bankhamer en steekpasser)</w:t>
            </w:r>
          </w:p>
          <w:p w14:paraId="3F0F0A00" w14:textId="6FDFE1A2" w:rsidR="001A5887" w:rsidRDefault="001A5887" w:rsidP="00585466">
            <w:pPr>
              <w:pStyle w:val="opsomming"/>
              <w:numPr>
                <w:ilvl w:val="0"/>
                <w:numId w:val="28"/>
              </w:numPr>
            </w:pPr>
            <w:r>
              <w:t>schuine kant aanbrengen (beugelzaag, vijl en gradenboog)</w:t>
            </w:r>
          </w:p>
          <w:p w14:paraId="3EFF6AFB" w14:textId="7F13DE50" w:rsidR="001A5887" w:rsidRDefault="001A5887" w:rsidP="00585466">
            <w:pPr>
              <w:pStyle w:val="opsomming"/>
              <w:numPr>
                <w:ilvl w:val="0"/>
                <w:numId w:val="28"/>
              </w:numPr>
            </w:pPr>
            <w:r>
              <w:t>schroefgat voorboren en zoekrandje aanbrengen (spiraalboor Ø6,8 en verzinkboor)</w:t>
            </w:r>
          </w:p>
          <w:p w14:paraId="67B7F5E0" w14:textId="3ABCCA86" w:rsidR="001A5887" w:rsidRDefault="001A5887" w:rsidP="00585466">
            <w:pPr>
              <w:pStyle w:val="opsomming"/>
              <w:numPr>
                <w:ilvl w:val="0"/>
                <w:numId w:val="28"/>
              </w:numPr>
            </w:pPr>
            <w:r>
              <w:t>radius aanbrengen (beugelzaag, vijl en radiusmal)</w:t>
            </w:r>
          </w:p>
          <w:p w14:paraId="17607249" w14:textId="0B0A9B0F" w:rsidR="001A5887" w:rsidRDefault="001A5887" w:rsidP="00585466">
            <w:pPr>
              <w:pStyle w:val="opsomming"/>
              <w:numPr>
                <w:ilvl w:val="0"/>
                <w:numId w:val="28"/>
              </w:numPr>
            </w:pPr>
            <w:r>
              <w:t>schroefdraad tappen (tap M8 en wringijzer)</w:t>
            </w:r>
          </w:p>
          <w:p w14:paraId="1DCC81F4" w14:textId="0AE599FE" w:rsidR="009D75B0" w:rsidRPr="001460C2" w:rsidRDefault="001A5887" w:rsidP="00585466">
            <w:pPr>
              <w:pStyle w:val="opsomming"/>
              <w:numPr>
                <w:ilvl w:val="0"/>
                <w:numId w:val="28"/>
              </w:numPr>
            </w:pPr>
            <w:r>
              <w:t>eindcontrole (schuifmaat, gradenboog en radiusmal)</w:t>
            </w:r>
          </w:p>
        </w:tc>
      </w:tr>
    </w:tbl>
    <w:p w14:paraId="30CC20BF" w14:textId="36C1448D" w:rsidR="009D75B0" w:rsidRDefault="009D75B0" w:rsidP="005B6E6B">
      <w:pPr>
        <w:rPr>
          <w:sz w:val="2"/>
          <w:szCs w:val="2"/>
        </w:rPr>
      </w:pPr>
    </w:p>
    <w:p w14:paraId="2F6F9823" w14:textId="672C3D85" w:rsidR="00F90AC7" w:rsidRDefault="00F90AC7" w:rsidP="005B6E6B">
      <w:pPr>
        <w:rPr>
          <w:sz w:val="2"/>
          <w:szCs w:val="2"/>
        </w:rPr>
      </w:pPr>
    </w:p>
    <w:p w14:paraId="27410A1C" w14:textId="77777777" w:rsidR="00F90AC7" w:rsidRDefault="00F90AC7" w:rsidP="005B6E6B">
      <w:pPr>
        <w:rPr>
          <w:sz w:val="2"/>
          <w:szCs w:val="2"/>
        </w:r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585BA9" w:rsidRPr="0060120C" w14:paraId="542F4DA9" w14:textId="77777777" w:rsidTr="00F90AC7">
        <w:tc>
          <w:tcPr>
            <w:tcW w:w="3232" w:type="dxa"/>
            <w:shd w:val="clear" w:color="auto" w:fill="auto"/>
          </w:tcPr>
          <w:p w14:paraId="4DE0C464" w14:textId="61509AD2" w:rsidR="00585BA9" w:rsidRDefault="00585BA9" w:rsidP="005C23AE">
            <w:pPr>
              <w:pStyle w:val="plattetekst"/>
            </w:pPr>
            <w:r w:rsidRPr="0060120C">
              <w:t xml:space="preserve">stuknummer </w:t>
            </w:r>
            <w:r>
              <w:t>7</w:t>
            </w:r>
          </w:p>
          <w:p w14:paraId="6C5044BA" w14:textId="77777777" w:rsidR="00884A69" w:rsidRDefault="00884A69" w:rsidP="005C23AE">
            <w:pPr>
              <w:pStyle w:val="plattetekst"/>
            </w:pPr>
          </w:p>
          <w:p w14:paraId="59141EB7" w14:textId="2DF1C9F2" w:rsidR="0087623A" w:rsidRDefault="000B5228" w:rsidP="005C23AE">
            <w:pPr>
              <w:pStyle w:val="plattetekst"/>
            </w:pPr>
            <w:r>
              <w:pict w14:anchorId="741649DE">
                <v:shape id="_x0000_i1031" type="#_x0000_t75" style="width:150.9pt;height:93.45pt">
                  <v:imagedata r:id="rId20" o:title="PIE 23 rood BB KB bureau standaard stuknr 7 werkvoorbereiding"/>
                </v:shape>
              </w:pict>
            </w:r>
          </w:p>
          <w:p w14:paraId="42DB182E" w14:textId="77777777" w:rsidR="00585BA9" w:rsidRDefault="00585BA9" w:rsidP="005C23AE">
            <w:pPr>
              <w:pStyle w:val="plattetekst"/>
            </w:pPr>
          </w:p>
          <w:p w14:paraId="04D5A132" w14:textId="77777777" w:rsidR="00585BA9" w:rsidRDefault="00585BA9" w:rsidP="005C23AE">
            <w:pPr>
              <w:pStyle w:val="plattetekst"/>
            </w:pPr>
          </w:p>
          <w:p w14:paraId="12959C5C" w14:textId="77777777" w:rsidR="00585BA9" w:rsidRPr="0060120C" w:rsidRDefault="00585BA9" w:rsidP="005C23AE">
            <w:pPr>
              <w:pStyle w:val="plattetekst"/>
              <w:jc w:val="center"/>
            </w:pPr>
          </w:p>
        </w:tc>
        <w:tc>
          <w:tcPr>
            <w:tcW w:w="6405" w:type="dxa"/>
            <w:shd w:val="clear" w:color="auto" w:fill="auto"/>
          </w:tcPr>
          <w:p w14:paraId="6371CDFB" w14:textId="204F8712" w:rsidR="00585466" w:rsidRDefault="00585466" w:rsidP="00585466">
            <w:pPr>
              <w:pStyle w:val="opsomming"/>
              <w:numPr>
                <w:ilvl w:val="0"/>
                <w:numId w:val="29"/>
              </w:numPr>
            </w:pPr>
            <w:r>
              <w:t>maatcontrole uitgangsmateriaal (liniaal en schuifmaat)</w:t>
            </w:r>
          </w:p>
          <w:p w14:paraId="1FF80169" w14:textId="0A29F27F" w:rsidR="00585466" w:rsidRDefault="00585466" w:rsidP="00585466">
            <w:pPr>
              <w:pStyle w:val="opsomming"/>
              <w:numPr>
                <w:ilvl w:val="0"/>
                <w:numId w:val="29"/>
              </w:numPr>
            </w:pPr>
            <w:r>
              <w:t>haaks maken (vijl en blokhoekhaak)</w:t>
            </w:r>
          </w:p>
          <w:p w14:paraId="085AC9DA" w14:textId="2A76BBAF" w:rsidR="00585466" w:rsidRDefault="00585466" w:rsidP="00585466">
            <w:pPr>
              <w:pStyle w:val="opsomming"/>
              <w:numPr>
                <w:ilvl w:val="0"/>
                <w:numId w:val="29"/>
              </w:numPr>
            </w:pPr>
            <w:r>
              <w:t>aftekenen en centeren (hoogteschuifmaat, centerpons en bankhamer)</w:t>
            </w:r>
          </w:p>
          <w:p w14:paraId="1DFE6639" w14:textId="48F2937B" w:rsidR="00585466" w:rsidRDefault="00585466" w:rsidP="00585466">
            <w:pPr>
              <w:pStyle w:val="opsomming"/>
              <w:numPr>
                <w:ilvl w:val="0"/>
                <w:numId w:val="29"/>
              </w:numPr>
            </w:pPr>
            <w:r>
              <w:t>gat boren en verzinken (spiraalboor Ø6,5 en verzinkboor)</w:t>
            </w:r>
          </w:p>
          <w:p w14:paraId="43A44AC2" w14:textId="266C3F5C" w:rsidR="00585466" w:rsidRDefault="00585466" w:rsidP="00585466">
            <w:pPr>
              <w:pStyle w:val="opsomming"/>
              <w:numPr>
                <w:ilvl w:val="0"/>
                <w:numId w:val="29"/>
              </w:numPr>
            </w:pPr>
            <w:r>
              <w:t>hoeken afronden op R3 (vijl en radiusmal)</w:t>
            </w:r>
          </w:p>
          <w:p w14:paraId="3AFE988E" w14:textId="347BC8EE" w:rsidR="00585BA9" w:rsidRPr="001460C2" w:rsidRDefault="00585466" w:rsidP="004E21E5">
            <w:pPr>
              <w:pStyle w:val="opsomming"/>
              <w:numPr>
                <w:ilvl w:val="0"/>
                <w:numId w:val="29"/>
              </w:numPr>
            </w:pPr>
            <w:r>
              <w:t>eindcontrole (schuifmaat, gradenboog en radiusmal)</w:t>
            </w:r>
          </w:p>
        </w:tc>
      </w:tr>
    </w:tbl>
    <w:p w14:paraId="4CF1DE9D" w14:textId="77777777" w:rsidR="00E5737B" w:rsidRDefault="00E5737B" w:rsidP="005B6E6B">
      <w:pPr>
        <w:rPr>
          <w:sz w:val="2"/>
          <w:szCs w:val="2"/>
        </w:rPr>
      </w:pPr>
    </w:p>
    <w:sectPr w:rsidR="00E5737B" w:rsidSect="005C23AE">
      <w:headerReference w:type="default" r:id="rId21"/>
      <w:pgSz w:w="11906" w:h="16838"/>
      <w:pgMar w:top="850" w:right="1134" w:bottom="1701" w:left="1134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0A7713" w14:textId="77777777" w:rsidR="00AC3FE3" w:rsidRDefault="00AC3FE3">
      <w:r>
        <w:separator/>
      </w:r>
    </w:p>
  </w:endnote>
  <w:endnote w:type="continuationSeparator" w:id="0">
    <w:p w14:paraId="577D8B1F" w14:textId="77777777" w:rsidR="00AC3FE3" w:rsidRDefault="00AC3F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DE1A6066-A3B9-4E85-BEB2-130B4FD5FC16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EC7108C7-41FC-4FBB-9E58-24BDA601B13E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BEEB5FEE-D93F-4395-9EFB-DA871F54104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C43697" w14:textId="527C6243" w:rsidR="00540997" w:rsidRPr="00540997" w:rsidRDefault="00F53C44" w:rsidP="00540997">
    <w:pPr>
      <w:pStyle w:val="Voettekst0"/>
    </w:pPr>
    <w:r w:rsidRPr="00F53C44">
      <w:rPr>
        <w:rStyle w:val="sdu"/>
      </w:rPr>
      <w:t>vr_bijlage_bb.docx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B45A9B" w14:textId="77777777" w:rsidR="00540997" w:rsidRDefault="00540997">
    <w:r>
      <w:t>0000-0000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1E2431" w14:textId="3C475112" w:rsidR="009D75B0" w:rsidRPr="00D04AE3" w:rsidRDefault="000B5228" w:rsidP="00D04AE3">
    <w:pPr>
      <w:pStyle w:val="Voettekst0"/>
    </w:pPr>
    <w:r>
      <w:rPr>
        <w:noProof/>
      </w:rPr>
      <w:pict w14:anchorId="5230FC2E"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43011" type="#_x0000_t202" style="position:absolute;margin-left:56.7pt;margin-top:779.65pt;width:481.9pt;height:1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" filled="f" stroked="f">
          <v:textbox inset="0,0,0,0">
            <w:txbxContent>
              <w:p w14:paraId="468D1AF4" w14:textId="2C016319" w:rsidR="00540997" w:rsidRDefault="00F53C44">
                <w:pPr>
                  <w:pStyle w:val="voettekst"/>
                </w:pPr>
                <w:r w:rsidRPr="00F53C44">
                  <w:rPr>
                    <w:rStyle w:val="sdu"/>
                  </w:rPr>
                  <w:t>vr_bijlage_bb.docx</w:t>
                </w:r>
                <w:r w:rsidR="00540997">
                  <w:rPr>
                    <w:rStyle w:val="sdu"/>
                  </w:rPr>
                  <w:tab/>
                </w:r>
                <w:r w:rsidR="00540997">
                  <w:rPr>
                    <w:rStyle w:val="pagnr"/>
                  </w:rPr>
                  <w:fldChar w:fldCharType="begin"/>
                </w:r>
                <w:r w:rsidR="00540997">
                  <w:rPr>
                    <w:rStyle w:val="pagnr"/>
                  </w:rPr>
                  <w:instrText xml:space="preserve"> PAGE </w:instrText>
                </w:r>
                <w:r w:rsidR="00540997">
                  <w:rPr>
                    <w:rStyle w:val="pagnr"/>
                  </w:rPr>
                  <w:fldChar w:fldCharType="separate"/>
                </w:r>
                <w:r w:rsidR="00540997">
                  <w:rPr>
                    <w:rStyle w:val="pagnr"/>
                    <w:noProof/>
                  </w:rPr>
                  <w:t>2</w:t>
                </w:r>
                <w:r w:rsidR="00540997">
                  <w:rPr>
                    <w:rStyle w:val="pagnr"/>
                  </w:rPr>
                  <w:fldChar w:fldCharType="end"/>
                </w:r>
                <w:r w:rsidR="00540997">
                  <w:rPr>
                    <w:rStyle w:val="pagnr"/>
                  </w:rPr>
                  <w:t xml:space="preserve"> / </w:t>
                </w:r>
                <w:r w:rsidR="00540997">
                  <w:rPr>
                    <w:rStyle w:val="pagnr"/>
                  </w:rPr>
                  <w:fldChar w:fldCharType="begin"/>
                </w:r>
                <w:r w:rsidR="00540997">
                  <w:rPr>
                    <w:rStyle w:val="pagnr"/>
                  </w:rPr>
                  <w:instrText xml:space="preserve"> NUMPAGES   \* MERGEFORMAT </w:instrText>
                </w:r>
                <w:r w:rsidR="00540997">
                  <w:rPr>
                    <w:rStyle w:val="pagnr"/>
                  </w:rPr>
                  <w:fldChar w:fldCharType="separate"/>
                </w:r>
                <w:r w:rsidR="00540997">
                  <w:rPr>
                    <w:rStyle w:val="pagnr"/>
                    <w:noProof/>
                  </w:rPr>
                  <w:t>2</w:t>
                </w:r>
                <w:r w:rsidR="00540997">
                  <w:rPr>
                    <w:rStyle w:val="pagnr"/>
                  </w:rPr>
                  <w:fldChar w:fldCharType="end"/>
                </w:r>
              </w:p>
            </w:txbxContent>
          </v:textbox>
          <w10:wrap type="square"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020857" w14:textId="77777777" w:rsidR="00AC3FE3" w:rsidRDefault="00AC3FE3">
      <w:r>
        <w:separator/>
      </w:r>
    </w:p>
  </w:footnote>
  <w:footnote w:type="continuationSeparator" w:id="0">
    <w:p w14:paraId="19BA5A73" w14:textId="77777777" w:rsidR="00AC3FE3" w:rsidRDefault="00AC3F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AB562F" w14:textId="52CE87B8" w:rsidR="00F013DE" w:rsidRPr="00F13590" w:rsidRDefault="00F013DE" w:rsidP="00F13590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28F461D"/>
    <w:multiLevelType w:val="multilevel"/>
    <w:tmpl w:val="979A625E"/>
    <w:name w:val="opsomming"/>
    <w:lvl w:ilvl="0">
      <w:start w:val="1"/>
      <w:numFmt w:val="bullet"/>
      <w:lvlRestart w:val="0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04474350"/>
    <w:multiLevelType w:val="multilevel"/>
    <w:tmpl w:val="35962182"/>
    <w:lvl w:ilvl="0">
      <w:start w:val="1"/>
      <w:numFmt w:val="bullet"/>
      <w:lvlRestart w:val="0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0FD80CDD"/>
    <w:multiLevelType w:val="hybridMultilevel"/>
    <w:tmpl w:val="5E845094"/>
    <w:lvl w:ilvl="0" w:tplc="0413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1895C57"/>
    <w:multiLevelType w:val="multilevel"/>
    <w:tmpl w:val="702231A8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60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20"/>
        </w:tabs>
        <w:ind w:left="794" w:hanging="397"/>
      </w:pPr>
      <w:rPr>
        <w:rFonts w:ascii="Arial" w:hAnsi="Arial" w:cs="Arial" w:hint="default"/>
        <w:color w:val="auto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080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5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BB73C66"/>
    <w:multiLevelType w:val="multilevel"/>
    <w:tmpl w:val="C1F45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8" w15:restartNumberingAfterBreak="0">
    <w:nsid w:val="353C0EFB"/>
    <w:multiLevelType w:val="multilevel"/>
    <w:tmpl w:val="D4B6C2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0" w15:restartNumberingAfterBreak="0">
    <w:nsid w:val="392E6727"/>
    <w:multiLevelType w:val="multilevel"/>
    <w:tmpl w:val="442A7F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1" w15:restartNumberingAfterBreak="0">
    <w:nsid w:val="3B3A58B2"/>
    <w:multiLevelType w:val="hybridMultilevel"/>
    <w:tmpl w:val="C83C42A8"/>
    <w:lvl w:ilvl="0" w:tplc="0413000F">
      <w:start w:val="1"/>
      <w:numFmt w:val="decimal"/>
      <w:lvlText w:val="%1."/>
      <w:lvlJc w:val="left"/>
      <w:pPr>
        <w:tabs>
          <w:tab w:val="num" w:pos="792"/>
        </w:tabs>
        <w:ind w:left="792" w:hanging="360"/>
      </w:pPr>
    </w:lvl>
    <w:lvl w:ilvl="1" w:tplc="04130019" w:tentative="1">
      <w:start w:val="1"/>
      <w:numFmt w:val="lowerLetter"/>
      <w:lvlText w:val="%2."/>
      <w:lvlJc w:val="left"/>
      <w:pPr>
        <w:tabs>
          <w:tab w:val="num" w:pos="1512"/>
        </w:tabs>
        <w:ind w:left="1512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232"/>
        </w:tabs>
        <w:ind w:left="2232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952"/>
        </w:tabs>
        <w:ind w:left="2952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72"/>
        </w:tabs>
        <w:ind w:left="3672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92"/>
        </w:tabs>
        <w:ind w:left="4392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112"/>
        </w:tabs>
        <w:ind w:left="5112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832"/>
        </w:tabs>
        <w:ind w:left="5832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552"/>
        </w:tabs>
        <w:ind w:left="6552" w:hanging="180"/>
      </w:pPr>
    </w:lvl>
  </w:abstractNum>
  <w:abstractNum w:abstractNumId="12" w15:restartNumberingAfterBreak="0">
    <w:nsid w:val="47FF3AB5"/>
    <w:multiLevelType w:val="hybridMultilevel"/>
    <w:tmpl w:val="E1D8AEB0"/>
    <w:lvl w:ilvl="0" w:tplc="0413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5D74632D"/>
    <w:multiLevelType w:val="multilevel"/>
    <w:tmpl w:val="1C10E1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4" w15:restartNumberingAfterBreak="0">
    <w:nsid w:val="5EFD662D"/>
    <w:multiLevelType w:val="multilevel"/>
    <w:tmpl w:val="0FB26C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5" w15:restartNumberingAfterBreak="0">
    <w:nsid w:val="7B97355B"/>
    <w:multiLevelType w:val="hybridMultilevel"/>
    <w:tmpl w:val="6212C58C"/>
    <w:lvl w:ilvl="0" w:tplc="0413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7D296E97"/>
    <w:multiLevelType w:val="hybridMultilevel"/>
    <w:tmpl w:val="D16A826E"/>
    <w:lvl w:ilvl="0" w:tplc="0413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9"/>
  </w:num>
  <w:num w:numId="3">
    <w:abstractNumId w:val="7"/>
  </w:num>
  <w:num w:numId="4">
    <w:abstractNumId w:val="5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4"/>
  </w:num>
  <w:num w:numId="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</w:num>
  <w:num w:numId="10">
    <w:abstractNumId w:val="4"/>
  </w:num>
  <w:num w:numId="11">
    <w:abstractNumId w:val="4"/>
  </w:num>
  <w:num w:numId="12">
    <w:abstractNumId w:val="10"/>
  </w:num>
  <w:num w:numId="13">
    <w:abstractNumId w:val="4"/>
  </w:num>
  <w:num w:numId="14">
    <w:abstractNumId w:val="8"/>
  </w:num>
  <w:num w:numId="15">
    <w:abstractNumId w:val="4"/>
  </w:num>
  <w:num w:numId="16">
    <w:abstractNumId w:val="6"/>
  </w:num>
  <w:num w:numId="17">
    <w:abstractNumId w:val="4"/>
  </w:num>
  <w:num w:numId="18">
    <w:abstractNumId w:val="13"/>
  </w:num>
  <w:num w:numId="19">
    <w:abstractNumId w:val="4"/>
  </w:num>
  <w:num w:numId="20">
    <w:abstractNumId w:val="4"/>
  </w:num>
  <w:num w:numId="21">
    <w:abstractNumId w:val="4"/>
  </w:num>
  <w:num w:numId="22">
    <w:abstractNumId w:val="4"/>
  </w:num>
  <w:num w:numId="23">
    <w:abstractNumId w:val="4"/>
  </w:num>
  <w:num w:numId="24">
    <w:abstractNumId w:val="4"/>
  </w:num>
  <w:num w:numId="25">
    <w:abstractNumId w:val="4"/>
  </w:num>
  <w:num w:numId="26">
    <w:abstractNumId w:val="4"/>
  </w:num>
  <w:num w:numId="2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4"/>
  </w:num>
  <w:num w:numId="31">
    <w:abstractNumId w:val="4"/>
  </w:num>
  <w:num w:numId="32">
    <w:abstractNumId w:val="4"/>
  </w:num>
  <w:num w:numId="33">
    <w:abstractNumId w:val="4"/>
  </w:num>
  <w:num w:numId="34">
    <w:abstractNumId w:val="4"/>
  </w:num>
  <w:num w:numId="35">
    <w:abstractNumId w:val="4"/>
  </w:num>
  <w:num w:numId="36">
    <w:abstractNumId w:val="4"/>
  </w:num>
  <w:num w:numId="37">
    <w:abstractNumId w:val="2"/>
  </w:num>
  <w:num w:numId="38">
    <w:abstractNumId w:val="16"/>
  </w:num>
  <w:num w:numId="39">
    <w:abstractNumId w:val="12"/>
  </w:num>
  <w:num w:numId="40">
    <w:abstractNumId w:val="3"/>
  </w:num>
  <w:num w:numId="41">
    <w:abstractNumId w:val="15"/>
  </w:num>
  <w:num w:numId="42">
    <w:abstractNumId w:val="11"/>
  </w:num>
  <w:num w:numId="43">
    <w:abstractNumId w:val="4"/>
  </w:num>
  <w:num w:numId="44">
    <w:abstractNumId w:val="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embedTrueTypeFonts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doNotHyphenateCaps/>
  <w:drawingGridHorizontalSpacing w:val="123"/>
  <w:displayHorizontalDrawingGridEvery w:val="2"/>
  <w:characterSpacingControl w:val="doNotCompress"/>
  <w:hdrShapeDefaults>
    <o:shapedefaults v:ext="edit" spidmax="43013"/>
    <o:shapelayout v:ext="edit">
      <o:idmap v:ext="edit" data="4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E37B09"/>
    <w:rsid w:val="0001001D"/>
    <w:rsid w:val="00010536"/>
    <w:rsid w:val="00010B7B"/>
    <w:rsid w:val="0001492D"/>
    <w:rsid w:val="0002051A"/>
    <w:rsid w:val="0002506D"/>
    <w:rsid w:val="00031DDE"/>
    <w:rsid w:val="00042555"/>
    <w:rsid w:val="00042F23"/>
    <w:rsid w:val="000439EB"/>
    <w:rsid w:val="000443EE"/>
    <w:rsid w:val="00044C2D"/>
    <w:rsid w:val="00061253"/>
    <w:rsid w:val="0007134D"/>
    <w:rsid w:val="00083110"/>
    <w:rsid w:val="000B5228"/>
    <w:rsid w:val="000C5AFE"/>
    <w:rsid w:val="000C6C75"/>
    <w:rsid w:val="000D00B1"/>
    <w:rsid w:val="000D78CB"/>
    <w:rsid w:val="000D7F35"/>
    <w:rsid w:val="000E0253"/>
    <w:rsid w:val="000F78D2"/>
    <w:rsid w:val="00122901"/>
    <w:rsid w:val="0012540A"/>
    <w:rsid w:val="001310F2"/>
    <w:rsid w:val="001315F1"/>
    <w:rsid w:val="001418EA"/>
    <w:rsid w:val="00142103"/>
    <w:rsid w:val="0015753A"/>
    <w:rsid w:val="001632C9"/>
    <w:rsid w:val="001756FA"/>
    <w:rsid w:val="0017611D"/>
    <w:rsid w:val="001803CE"/>
    <w:rsid w:val="00186095"/>
    <w:rsid w:val="00193974"/>
    <w:rsid w:val="00196EF3"/>
    <w:rsid w:val="001A5887"/>
    <w:rsid w:val="001B20DF"/>
    <w:rsid w:val="001B3CBA"/>
    <w:rsid w:val="001C59D6"/>
    <w:rsid w:val="001D7423"/>
    <w:rsid w:val="001E0279"/>
    <w:rsid w:val="00211180"/>
    <w:rsid w:val="002125AE"/>
    <w:rsid w:val="00236AB6"/>
    <w:rsid w:val="00242B53"/>
    <w:rsid w:val="00243FF8"/>
    <w:rsid w:val="0024714C"/>
    <w:rsid w:val="00247B92"/>
    <w:rsid w:val="0025336C"/>
    <w:rsid w:val="00256940"/>
    <w:rsid w:val="002650F5"/>
    <w:rsid w:val="002675FF"/>
    <w:rsid w:val="00291C1E"/>
    <w:rsid w:val="00291C75"/>
    <w:rsid w:val="0029506F"/>
    <w:rsid w:val="00297BB2"/>
    <w:rsid w:val="002A5068"/>
    <w:rsid w:val="002C3A6E"/>
    <w:rsid w:val="002D394A"/>
    <w:rsid w:val="002D6BB5"/>
    <w:rsid w:val="002E2362"/>
    <w:rsid w:val="002E7919"/>
    <w:rsid w:val="002E7D59"/>
    <w:rsid w:val="00301B12"/>
    <w:rsid w:val="00302D2A"/>
    <w:rsid w:val="003033E7"/>
    <w:rsid w:val="00311DF2"/>
    <w:rsid w:val="00314C78"/>
    <w:rsid w:val="003311FC"/>
    <w:rsid w:val="003336B0"/>
    <w:rsid w:val="003371F8"/>
    <w:rsid w:val="00346FE1"/>
    <w:rsid w:val="00354DAD"/>
    <w:rsid w:val="00357EAF"/>
    <w:rsid w:val="0036090E"/>
    <w:rsid w:val="003636AF"/>
    <w:rsid w:val="00376961"/>
    <w:rsid w:val="00376CA0"/>
    <w:rsid w:val="00381D68"/>
    <w:rsid w:val="00387C58"/>
    <w:rsid w:val="003952AC"/>
    <w:rsid w:val="003A6CF6"/>
    <w:rsid w:val="003B5678"/>
    <w:rsid w:val="003D50B1"/>
    <w:rsid w:val="003E50FF"/>
    <w:rsid w:val="003E6C88"/>
    <w:rsid w:val="003E6E22"/>
    <w:rsid w:val="003E7707"/>
    <w:rsid w:val="003F29BD"/>
    <w:rsid w:val="003F57CB"/>
    <w:rsid w:val="003F5C9B"/>
    <w:rsid w:val="00403EA7"/>
    <w:rsid w:val="004072DD"/>
    <w:rsid w:val="004103C1"/>
    <w:rsid w:val="0041098A"/>
    <w:rsid w:val="004324D4"/>
    <w:rsid w:val="004365FF"/>
    <w:rsid w:val="00444D3B"/>
    <w:rsid w:val="00451126"/>
    <w:rsid w:val="0046260B"/>
    <w:rsid w:val="004629B3"/>
    <w:rsid w:val="004631A4"/>
    <w:rsid w:val="00467B5E"/>
    <w:rsid w:val="00472D61"/>
    <w:rsid w:val="00475596"/>
    <w:rsid w:val="00475A96"/>
    <w:rsid w:val="00482B9E"/>
    <w:rsid w:val="00485E45"/>
    <w:rsid w:val="004939DF"/>
    <w:rsid w:val="00494B3C"/>
    <w:rsid w:val="004A00A0"/>
    <w:rsid w:val="004A2903"/>
    <w:rsid w:val="004A32B8"/>
    <w:rsid w:val="004A7B87"/>
    <w:rsid w:val="004D768D"/>
    <w:rsid w:val="004E1E8B"/>
    <w:rsid w:val="004E21E5"/>
    <w:rsid w:val="004E2B5F"/>
    <w:rsid w:val="004E74A7"/>
    <w:rsid w:val="004E7F9F"/>
    <w:rsid w:val="004F1442"/>
    <w:rsid w:val="00510671"/>
    <w:rsid w:val="00510B4A"/>
    <w:rsid w:val="005152F9"/>
    <w:rsid w:val="00516233"/>
    <w:rsid w:val="00516A1F"/>
    <w:rsid w:val="0052009A"/>
    <w:rsid w:val="00521DC8"/>
    <w:rsid w:val="005240AB"/>
    <w:rsid w:val="00526D4C"/>
    <w:rsid w:val="005329AA"/>
    <w:rsid w:val="005335E1"/>
    <w:rsid w:val="00540298"/>
    <w:rsid w:val="00540997"/>
    <w:rsid w:val="00546191"/>
    <w:rsid w:val="005700B5"/>
    <w:rsid w:val="00570353"/>
    <w:rsid w:val="00576C47"/>
    <w:rsid w:val="00585466"/>
    <w:rsid w:val="00585BA9"/>
    <w:rsid w:val="005948E9"/>
    <w:rsid w:val="00595370"/>
    <w:rsid w:val="005A1D0C"/>
    <w:rsid w:val="005A1DA0"/>
    <w:rsid w:val="005B0B77"/>
    <w:rsid w:val="005B17BC"/>
    <w:rsid w:val="005B6E6B"/>
    <w:rsid w:val="005C02F7"/>
    <w:rsid w:val="005C23AE"/>
    <w:rsid w:val="005D11BE"/>
    <w:rsid w:val="005D1476"/>
    <w:rsid w:val="005D2850"/>
    <w:rsid w:val="005F26F8"/>
    <w:rsid w:val="00604454"/>
    <w:rsid w:val="00623CBD"/>
    <w:rsid w:val="00625BB4"/>
    <w:rsid w:val="006267A1"/>
    <w:rsid w:val="00635720"/>
    <w:rsid w:val="006430AE"/>
    <w:rsid w:val="00644E6F"/>
    <w:rsid w:val="00657780"/>
    <w:rsid w:val="00660F21"/>
    <w:rsid w:val="00664AAD"/>
    <w:rsid w:val="00665F41"/>
    <w:rsid w:val="006765D0"/>
    <w:rsid w:val="00682BF3"/>
    <w:rsid w:val="00692D6C"/>
    <w:rsid w:val="006A6AC9"/>
    <w:rsid w:val="006B01B5"/>
    <w:rsid w:val="006B257E"/>
    <w:rsid w:val="006B2D8B"/>
    <w:rsid w:val="006B42A1"/>
    <w:rsid w:val="006C4083"/>
    <w:rsid w:val="006C453C"/>
    <w:rsid w:val="006C6304"/>
    <w:rsid w:val="006F19DD"/>
    <w:rsid w:val="00703729"/>
    <w:rsid w:val="007073C1"/>
    <w:rsid w:val="0071376D"/>
    <w:rsid w:val="007167E0"/>
    <w:rsid w:val="00735927"/>
    <w:rsid w:val="00735EAE"/>
    <w:rsid w:val="007467D8"/>
    <w:rsid w:val="007602AB"/>
    <w:rsid w:val="00770A5D"/>
    <w:rsid w:val="007A62EA"/>
    <w:rsid w:val="007B045B"/>
    <w:rsid w:val="007B15B3"/>
    <w:rsid w:val="007B56A4"/>
    <w:rsid w:val="007B701D"/>
    <w:rsid w:val="007C31D6"/>
    <w:rsid w:val="007D09C6"/>
    <w:rsid w:val="007F0708"/>
    <w:rsid w:val="00801FEA"/>
    <w:rsid w:val="008150E0"/>
    <w:rsid w:val="00823BF0"/>
    <w:rsid w:val="00824B08"/>
    <w:rsid w:val="00824F0F"/>
    <w:rsid w:val="0082675F"/>
    <w:rsid w:val="0083571D"/>
    <w:rsid w:val="008423DC"/>
    <w:rsid w:val="008571BC"/>
    <w:rsid w:val="0086508F"/>
    <w:rsid w:val="00865381"/>
    <w:rsid w:val="008721BA"/>
    <w:rsid w:val="00874F45"/>
    <w:rsid w:val="0087623A"/>
    <w:rsid w:val="00884A69"/>
    <w:rsid w:val="00884DB6"/>
    <w:rsid w:val="008913CC"/>
    <w:rsid w:val="008962A0"/>
    <w:rsid w:val="008A3B7B"/>
    <w:rsid w:val="008B05F7"/>
    <w:rsid w:val="008F1DDC"/>
    <w:rsid w:val="008F3AC8"/>
    <w:rsid w:val="008F64E2"/>
    <w:rsid w:val="00901457"/>
    <w:rsid w:val="009029FE"/>
    <w:rsid w:val="0091249E"/>
    <w:rsid w:val="009216C2"/>
    <w:rsid w:val="00926B8B"/>
    <w:rsid w:val="00942C81"/>
    <w:rsid w:val="00945048"/>
    <w:rsid w:val="00954DD3"/>
    <w:rsid w:val="0095503D"/>
    <w:rsid w:val="00997CBE"/>
    <w:rsid w:val="009A414B"/>
    <w:rsid w:val="009C72F8"/>
    <w:rsid w:val="009D75B0"/>
    <w:rsid w:val="009E6034"/>
    <w:rsid w:val="009E63E7"/>
    <w:rsid w:val="009F0D31"/>
    <w:rsid w:val="009F5A65"/>
    <w:rsid w:val="009F7570"/>
    <w:rsid w:val="00A132E9"/>
    <w:rsid w:val="00A15468"/>
    <w:rsid w:val="00A40628"/>
    <w:rsid w:val="00A408B1"/>
    <w:rsid w:val="00A5332A"/>
    <w:rsid w:val="00A56599"/>
    <w:rsid w:val="00A576B1"/>
    <w:rsid w:val="00A57F1B"/>
    <w:rsid w:val="00A635F9"/>
    <w:rsid w:val="00A637DD"/>
    <w:rsid w:val="00A65D04"/>
    <w:rsid w:val="00A665D2"/>
    <w:rsid w:val="00A73362"/>
    <w:rsid w:val="00A81E1B"/>
    <w:rsid w:val="00A840B8"/>
    <w:rsid w:val="00A908E8"/>
    <w:rsid w:val="00AA68A0"/>
    <w:rsid w:val="00AC0B2C"/>
    <w:rsid w:val="00AC2423"/>
    <w:rsid w:val="00AC2E6B"/>
    <w:rsid w:val="00AC3FE3"/>
    <w:rsid w:val="00AE68FF"/>
    <w:rsid w:val="00AF01B5"/>
    <w:rsid w:val="00AF06DF"/>
    <w:rsid w:val="00B12BE9"/>
    <w:rsid w:val="00B12C08"/>
    <w:rsid w:val="00B1679D"/>
    <w:rsid w:val="00B226B8"/>
    <w:rsid w:val="00B356C2"/>
    <w:rsid w:val="00B361A1"/>
    <w:rsid w:val="00B36A3C"/>
    <w:rsid w:val="00B37371"/>
    <w:rsid w:val="00B37855"/>
    <w:rsid w:val="00B44530"/>
    <w:rsid w:val="00B562AE"/>
    <w:rsid w:val="00B76A29"/>
    <w:rsid w:val="00B80E31"/>
    <w:rsid w:val="00B83E29"/>
    <w:rsid w:val="00B93055"/>
    <w:rsid w:val="00B934D6"/>
    <w:rsid w:val="00B97F1A"/>
    <w:rsid w:val="00BB16AF"/>
    <w:rsid w:val="00BB252B"/>
    <w:rsid w:val="00BB553E"/>
    <w:rsid w:val="00BC3B52"/>
    <w:rsid w:val="00BC542B"/>
    <w:rsid w:val="00BC7913"/>
    <w:rsid w:val="00BE343C"/>
    <w:rsid w:val="00BF0135"/>
    <w:rsid w:val="00BF1A1E"/>
    <w:rsid w:val="00C028B1"/>
    <w:rsid w:val="00C05342"/>
    <w:rsid w:val="00C05443"/>
    <w:rsid w:val="00C108EA"/>
    <w:rsid w:val="00C10F7B"/>
    <w:rsid w:val="00C11BCC"/>
    <w:rsid w:val="00C238F2"/>
    <w:rsid w:val="00C3045B"/>
    <w:rsid w:val="00C333D4"/>
    <w:rsid w:val="00C74C94"/>
    <w:rsid w:val="00C91D2A"/>
    <w:rsid w:val="00C9211A"/>
    <w:rsid w:val="00CA22EE"/>
    <w:rsid w:val="00CA6CEC"/>
    <w:rsid w:val="00CA6EEC"/>
    <w:rsid w:val="00CC6290"/>
    <w:rsid w:val="00CE1799"/>
    <w:rsid w:val="00CE2A11"/>
    <w:rsid w:val="00CE5851"/>
    <w:rsid w:val="00D03CCC"/>
    <w:rsid w:val="00D04ADC"/>
    <w:rsid w:val="00D04AE3"/>
    <w:rsid w:val="00D1079B"/>
    <w:rsid w:val="00D14FAB"/>
    <w:rsid w:val="00D1764F"/>
    <w:rsid w:val="00D40053"/>
    <w:rsid w:val="00D40AC7"/>
    <w:rsid w:val="00D44840"/>
    <w:rsid w:val="00D47B9F"/>
    <w:rsid w:val="00D609B5"/>
    <w:rsid w:val="00D7104B"/>
    <w:rsid w:val="00D7137C"/>
    <w:rsid w:val="00D73009"/>
    <w:rsid w:val="00D76593"/>
    <w:rsid w:val="00D820A4"/>
    <w:rsid w:val="00D84B90"/>
    <w:rsid w:val="00D87C05"/>
    <w:rsid w:val="00D91BC4"/>
    <w:rsid w:val="00D91C14"/>
    <w:rsid w:val="00DA598E"/>
    <w:rsid w:val="00DB5233"/>
    <w:rsid w:val="00DC16CC"/>
    <w:rsid w:val="00DC2956"/>
    <w:rsid w:val="00DD3074"/>
    <w:rsid w:val="00DD588E"/>
    <w:rsid w:val="00DD7BE4"/>
    <w:rsid w:val="00DE5049"/>
    <w:rsid w:val="00DE61BF"/>
    <w:rsid w:val="00DF2BB5"/>
    <w:rsid w:val="00DF3BAE"/>
    <w:rsid w:val="00E041EC"/>
    <w:rsid w:val="00E0658C"/>
    <w:rsid w:val="00E07DF1"/>
    <w:rsid w:val="00E1181D"/>
    <w:rsid w:val="00E25F8C"/>
    <w:rsid w:val="00E26781"/>
    <w:rsid w:val="00E37B09"/>
    <w:rsid w:val="00E45AD5"/>
    <w:rsid w:val="00E4723A"/>
    <w:rsid w:val="00E50523"/>
    <w:rsid w:val="00E52C00"/>
    <w:rsid w:val="00E55244"/>
    <w:rsid w:val="00E5737B"/>
    <w:rsid w:val="00E614D5"/>
    <w:rsid w:val="00E70455"/>
    <w:rsid w:val="00E735CE"/>
    <w:rsid w:val="00E84560"/>
    <w:rsid w:val="00E864A8"/>
    <w:rsid w:val="00E92EDE"/>
    <w:rsid w:val="00EB07A4"/>
    <w:rsid w:val="00EC1D5F"/>
    <w:rsid w:val="00EF33E8"/>
    <w:rsid w:val="00EF4A9A"/>
    <w:rsid w:val="00F013DE"/>
    <w:rsid w:val="00F018B0"/>
    <w:rsid w:val="00F02682"/>
    <w:rsid w:val="00F04178"/>
    <w:rsid w:val="00F226E8"/>
    <w:rsid w:val="00F26BD2"/>
    <w:rsid w:val="00F3147C"/>
    <w:rsid w:val="00F32707"/>
    <w:rsid w:val="00F32E0B"/>
    <w:rsid w:val="00F34403"/>
    <w:rsid w:val="00F3697D"/>
    <w:rsid w:val="00F53C44"/>
    <w:rsid w:val="00F64F79"/>
    <w:rsid w:val="00F656E4"/>
    <w:rsid w:val="00F66D83"/>
    <w:rsid w:val="00F7508B"/>
    <w:rsid w:val="00F80E19"/>
    <w:rsid w:val="00F901D9"/>
    <w:rsid w:val="00F907B0"/>
    <w:rsid w:val="00F90AC7"/>
    <w:rsid w:val="00F90D0A"/>
    <w:rsid w:val="00F912B3"/>
    <w:rsid w:val="00FA1800"/>
    <w:rsid w:val="00FA1E78"/>
    <w:rsid w:val="00FA565E"/>
    <w:rsid w:val="00FA70EE"/>
    <w:rsid w:val="00FE4E86"/>
    <w:rsid w:val="00FF75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3013"/>
    <o:shapelayout v:ext="edit">
      <o:idmap v:ext="edit" data="1"/>
    </o:shapelayout>
  </w:shapeDefaults>
  <w:decimalSymbol w:val=","/>
  <w:listSeparator w:val=";"/>
  <w14:docId w14:val="4A9C8B64"/>
  <w15:chartTrackingRefBased/>
  <w15:docId w15:val="{3CD59F14-1B04-4062-A2BC-01911EDDE2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0B5228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0B5228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0B5228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0B5228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0B5228"/>
    <w:pPr>
      <w:keepNext/>
      <w:numPr>
        <w:ilvl w:val="3"/>
        <w:numId w:val="3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0B5228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0B5228"/>
    <w:pPr>
      <w:numPr>
        <w:ilvl w:val="5"/>
        <w:numId w:val="3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0B5228"/>
    <w:pPr>
      <w:numPr>
        <w:ilvl w:val="6"/>
        <w:numId w:val="3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0B5228"/>
    <w:pPr>
      <w:numPr>
        <w:ilvl w:val="7"/>
        <w:numId w:val="3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0B5228"/>
    <w:pPr>
      <w:numPr>
        <w:ilvl w:val="8"/>
        <w:numId w:val="3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0B5228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0B5228"/>
  </w:style>
  <w:style w:type="paragraph" w:customStyle="1" w:styleId="plattetekst">
    <w:name w:val="platte tekst"/>
    <w:basedOn w:val="Standaard"/>
    <w:link w:val="plattetekstChar"/>
    <w:rsid w:val="000B5228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0B5228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0B5228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0B5228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0B5228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0B5228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0B5228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0B5228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0B5228"/>
    <w:pPr>
      <w:shd w:val="clear" w:color="auto" w:fill="FF0000"/>
    </w:pPr>
  </w:style>
  <w:style w:type="paragraph" w:styleId="Ballontekst">
    <w:name w:val="Balloon Text"/>
    <w:basedOn w:val="Standaard"/>
    <w:semiHidden/>
    <w:rsid w:val="000B5228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0B5228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0B5228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0B5228"/>
    <w:rPr>
      <w:rFonts w:ascii="Arial" w:hAnsi="Arial"/>
      <w:sz w:val="16"/>
    </w:rPr>
  </w:style>
  <w:style w:type="paragraph" w:customStyle="1" w:styleId="jaartal">
    <w:name w:val="jaartal"/>
    <w:basedOn w:val="Standaard"/>
    <w:rsid w:val="000B5228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0B5228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0B5228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0B5228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0B5228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0B5228"/>
    <w:rPr>
      <w:szCs w:val="20"/>
      <w:lang w:eastAsia="en-US"/>
    </w:rPr>
  </w:style>
  <w:style w:type="character" w:customStyle="1" w:styleId="leesverder">
    <w:name w:val="leesverder"/>
    <w:rsid w:val="000B5228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0B5228"/>
    <w:pPr>
      <w:numPr>
        <w:numId w:val="4"/>
      </w:numPr>
    </w:pPr>
  </w:style>
  <w:style w:type="paragraph" w:customStyle="1" w:styleId="vraag">
    <w:name w:val="vraag"/>
    <w:basedOn w:val="plattetekst"/>
    <w:next w:val="plattetekst"/>
    <w:rsid w:val="000B5228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0B5228"/>
  </w:style>
  <w:style w:type="paragraph" w:customStyle="1" w:styleId="nummering">
    <w:name w:val="nummering"/>
    <w:basedOn w:val="plattetekst"/>
    <w:rsid w:val="000B5228"/>
    <w:pPr>
      <w:numPr>
        <w:numId w:val="3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0B5228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0B5228"/>
  </w:style>
  <w:style w:type="paragraph" w:customStyle="1" w:styleId="opsomming">
    <w:name w:val="opsomming"/>
    <w:basedOn w:val="plattetekst"/>
    <w:link w:val="opsommingChar"/>
    <w:rsid w:val="000B5228"/>
    <w:pPr>
      <w:numPr>
        <w:numId w:val="44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character" w:customStyle="1" w:styleId="opsommingChar">
    <w:name w:val="opsomming Char"/>
    <w:link w:val="opsomming"/>
    <w:rsid w:val="000B5228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autoRedefine/>
    <w:rsid w:val="000B5228"/>
    <w:pPr>
      <w:numPr>
        <w:ilvl w:val="1"/>
      </w:numPr>
    </w:pPr>
  </w:style>
  <w:style w:type="paragraph" w:customStyle="1" w:styleId="opsomming3">
    <w:name w:val="opsomming3"/>
    <w:basedOn w:val="opsomming2"/>
    <w:rsid w:val="000B5228"/>
    <w:pPr>
      <w:numPr>
        <w:ilvl w:val="2"/>
      </w:numPr>
    </w:pPr>
  </w:style>
  <w:style w:type="character" w:styleId="Paginanummer">
    <w:name w:val="page number"/>
    <w:basedOn w:val="Standaardalinea-lettertype"/>
    <w:rsid w:val="000B5228"/>
  </w:style>
  <w:style w:type="character" w:customStyle="1" w:styleId="pagnr">
    <w:name w:val="pagnr"/>
    <w:rsid w:val="000B5228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0B5228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0B5228"/>
    <w:rPr>
      <w:rFonts w:ascii="Arial" w:hAnsi="Arial"/>
      <w:sz w:val="18"/>
    </w:rPr>
  </w:style>
  <w:style w:type="character" w:customStyle="1" w:styleId="sdu">
    <w:name w:val="sdu"/>
    <w:rsid w:val="000B5228"/>
    <w:rPr>
      <w:rFonts w:ascii="Arial" w:hAnsi="Arial"/>
      <w:spacing w:val="4"/>
      <w:sz w:val="14"/>
    </w:rPr>
  </w:style>
  <w:style w:type="character" w:customStyle="1" w:styleId="streepjes">
    <w:name w:val="streepjes"/>
    <w:rsid w:val="000B5228"/>
    <w:rPr>
      <w:spacing w:val="0"/>
      <w:w w:val="100"/>
      <w:kern w:val="0"/>
      <w:position w:val="0"/>
    </w:rPr>
  </w:style>
  <w:style w:type="character" w:customStyle="1" w:styleId="subscript">
    <w:name w:val="subscript"/>
    <w:rsid w:val="000B5228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0B5228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0B5228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0B5228"/>
    <w:rPr>
      <w:vanish/>
    </w:rPr>
  </w:style>
  <w:style w:type="paragraph" w:customStyle="1" w:styleId="voetnoot">
    <w:name w:val="voetnoot"/>
    <w:basedOn w:val="plattetekst"/>
    <w:rsid w:val="000B5228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0B5228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0B5228"/>
    <w:pPr>
      <w:ind w:left="-794" w:hanging="397"/>
    </w:pPr>
  </w:style>
  <w:style w:type="paragraph" w:styleId="Voettekst0">
    <w:name w:val="footer"/>
    <w:basedOn w:val="Standaard"/>
    <w:link w:val="VoettekstChar"/>
    <w:rsid w:val="000B5228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0B5228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langevaknaam">
    <w:name w:val="langevaknaam"/>
    <w:basedOn w:val="balkvoorop"/>
    <w:rsid w:val="0025336C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character" w:styleId="Verwijzingopmerking">
    <w:name w:val="annotation reference"/>
    <w:rsid w:val="00302D2A"/>
    <w:rPr>
      <w:sz w:val="16"/>
      <w:szCs w:val="16"/>
    </w:rPr>
  </w:style>
  <w:style w:type="paragraph" w:styleId="Tekstopmerking">
    <w:name w:val="annotation text"/>
    <w:basedOn w:val="Standaard"/>
    <w:link w:val="TekstopmerkingChar"/>
    <w:rsid w:val="00302D2A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link w:val="Tekstopmerking"/>
    <w:rsid w:val="00302D2A"/>
    <w:rPr>
      <w:rFonts w:ascii="Arial" w:hAnsi="Arial"/>
      <w:spacing w:val="6"/>
    </w:rPr>
  </w:style>
  <w:style w:type="paragraph" w:styleId="Onderwerpvanopmerking">
    <w:name w:val="annotation subject"/>
    <w:basedOn w:val="Tekstopmerking"/>
    <w:next w:val="Tekstopmerking"/>
    <w:link w:val="OnderwerpvanopmerkingChar"/>
    <w:rsid w:val="00302D2A"/>
    <w:rPr>
      <w:b/>
      <w:bCs/>
    </w:rPr>
  </w:style>
  <w:style w:type="character" w:customStyle="1" w:styleId="OnderwerpvanopmerkingChar">
    <w:name w:val="Onderwerp van opmerking Char"/>
    <w:link w:val="Onderwerpvanopmerking"/>
    <w:rsid w:val="00302D2A"/>
    <w:rPr>
      <w:rFonts w:ascii="Arial" w:hAnsi="Arial"/>
      <w:b/>
      <w:bCs/>
      <w:spacing w:val="6"/>
    </w:rPr>
  </w:style>
  <w:style w:type="paragraph" w:customStyle="1" w:styleId="bijlagepasuitdelen">
    <w:name w:val="bijlagepasuitdelen"/>
    <w:basedOn w:val="plattetekst"/>
    <w:next w:val="plattetekst"/>
    <w:rsid w:val="000B5228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0B5228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0B5228"/>
    <w:pPr>
      <w:numPr>
        <w:ilvl w:val="1"/>
      </w:numPr>
    </w:pPr>
  </w:style>
  <w:style w:type="character" w:customStyle="1" w:styleId="VoettekstChar">
    <w:name w:val="Voettekst Char"/>
    <w:link w:val="Voettekst0"/>
    <w:rsid w:val="006B42A1"/>
    <w:rPr>
      <w:rFonts w:ascii="Arial" w:hAnsi="Arial"/>
      <w:spacing w:val="6"/>
      <w:sz w:val="24"/>
      <w:szCs w:val="24"/>
    </w:rPr>
  </w:style>
  <w:style w:type="paragraph" w:styleId="Lijstalinea">
    <w:name w:val="List Paragraph"/>
    <w:basedOn w:val="Standaard"/>
    <w:uiPriority w:val="34"/>
    <w:qFormat/>
    <w:rsid w:val="006B42A1"/>
    <w:pPr>
      <w:ind w:left="720"/>
      <w:contextualSpacing/>
    </w:pPr>
    <w:rPr>
      <w:rFonts w:eastAsia="Calibri"/>
    </w:rPr>
  </w:style>
  <w:style w:type="character" w:customStyle="1" w:styleId="vraagnummer">
    <w:name w:val="vraagnummer"/>
    <w:rsid w:val="000B5228"/>
    <w:rPr>
      <w:rFonts w:ascii="Arial" w:hAnsi="Arial"/>
      <w:b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E11E6CCD25CD342B1CD6DF62E654482" ma:contentTypeVersion="9" ma:contentTypeDescription="Een nieuw document maken." ma:contentTypeScope="" ma:versionID="e0ef1128ad76018b7a22937dac08d132">
  <xsd:schema xmlns:xsd="http://www.w3.org/2001/XMLSchema" xmlns:xs="http://www.w3.org/2001/XMLSchema" xmlns:p="http://schemas.microsoft.com/office/2006/metadata/properties" xmlns:ns2="da9a49ea-69e4-452c-ba6e-9f1e122f2752" xmlns:ns3="3811ed8e-b6ce-4e73-a09f-49394faebaac" targetNamespace="http://schemas.microsoft.com/office/2006/metadata/properties" ma:root="true" ma:fieldsID="cf54dfff8a100bcca5dc9044809e7512" ns2:_="" ns3:_="">
    <xsd:import namespace="da9a49ea-69e4-452c-ba6e-9f1e122f2752"/>
    <xsd:import namespace="3811ed8e-b6ce-4e73-a09f-49394faebaac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Soort_x0020_document" minOccurs="0"/>
                <xsd:element ref="ns2:Datum_x0020_bron" minOccurs="0"/>
                <xsd:element ref="ns2:Bron_x0020_rechten_x0020_geregeld" minOccurs="0"/>
                <xsd:element ref="ns2:Niveau" minOccurs="0"/>
                <xsd:element ref="ns2:Aangeleverd_x0020_door" minOccurs="0"/>
                <xsd:element ref="ns2:Examenjaar_x002f_Afnameperiode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9a49ea-69e4-452c-ba6e-9f1e122f2752" elementFormDefault="qualified">
    <xsd:import namespace="http://schemas.microsoft.com/office/2006/documentManagement/types"/>
    <xsd:import namespace="http://schemas.microsoft.com/office/infopath/2007/PartnerControls"/>
    <xsd:element name="Status" ma:index="1" nillable="true" ma:displayName="Status" ma:default="Concept" ma:format="Dropdown" ma:internalName="Status">
      <xsd:simpleType>
        <xsd:restriction base="dms:Choice">
          <xsd:enumeration value="Concept"/>
          <xsd:enumeration value="Tekstbeoordeling door CG"/>
          <xsd:enumeration value="Tekstbeoordeling door VC"/>
          <xsd:enumeration value="Tekst goedgekeurd en op plank"/>
          <xsd:enumeration value="Tekst in gebruik"/>
          <xsd:enumeration value="Tekst aanpassen en opnieuw voorleggen"/>
          <xsd:enumeration value="Twijfel"/>
          <xsd:enumeration value="Tekst afgekeurd"/>
        </xsd:restriction>
      </xsd:simpleType>
    </xsd:element>
    <xsd:element name="Soort_x0020_document" ma:index="2" nillable="true" ma:displayName="Soort document" ma:default="Tekst" ma:format="Dropdown" ma:internalName="Soort_x0020_document">
      <xsd:simpleType>
        <xsd:restriction base="dms:Choice">
          <xsd:enumeration value="Beoordelingsformulier CG"/>
          <xsd:enumeration value="Beoordelingsformulier VC"/>
          <xsd:enumeration value="Reactie"/>
          <xsd:enumeration value="Tekst"/>
          <xsd:enumeration value="Anders"/>
        </xsd:restriction>
      </xsd:simpleType>
    </xsd:element>
    <xsd:element name="Datum_x0020_bron" ma:index="4" nillable="true" ma:displayName="Datum bron" ma:format="DateOnly" ma:internalName="Datum_x0020_bron">
      <xsd:simpleType>
        <xsd:restriction base="dms:DateTime"/>
      </xsd:simpleType>
    </xsd:element>
    <xsd:element name="Bron_x0020_rechten_x0020_geregeld" ma:index="5" nillable="true" ma:displayName="Rechten geregeld" ma:format="Dropdown" ma:internalName="Bron_x0020_rechten_x0020_geregeld">
      <xsd:simpleType>
        <xsd:restriction base="dms:Choice">
          <xsd:enumeration value="Ja"/>
          <xsd:enumeration value="Nee"/>
          <xsd:enumeration value="N.v.t."/>
        </xsd:restriction>
      </xsd:simpleType>
    </xsd:element>
    <xsd:element name="Niveau" ma:index="6" nillable="true" ma:displayName="Niveau" ma:default="vmbo" ma:internalName="Niveau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vmbo"/>
                    <xsd:enumeration value="havo"/>
                    <xsd:enumeration value="vwo"/>
                  </xsd:restriction>
                </xsd:simpleType>
              </xsd:element>
            </xsd:sequence>
          </xsd:extension>
        </xsd:complexContent>
      </xsd:complexType>
    </xsd:element>
    <xsd:element name="Aangeleverd_x0020_door" ma:index="7" nillable="true" ma:displayName="Aangeleverd door" ma:list="UserInfo" ma:SearchPeopleOnly="false" ma:SharePointGroup="0" ma:internalName="Aangeleverd_x0020_doo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xamenjaar_x002f_Afnameperiode" ma:index="14" nillable="true" ma:displayName="Examenjaar/Afnameperiode" ma:format="Dropdown" ma:internalName="Examenjaar_x002f_Afnameperiode">
      <xsd:simpleType>
        <xsd:restriction base="dms:Choice">
          <xsd:enumeration value="2018"/>
          <xsd:enumeration value="2018-1"/>
          <xsd:enumeration value="2018-2"/>
          <xsd:enumeration value="2018-3"/>
          <xsd:enumeration value="2019"/>
          <xsd:enumeration value="2019-1"/>
          <xsd:enumeration value="2019-2"/>
          <xsd:enumeration value="2019-3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11ed8e-b6ce-4e73-a09f-49394faebaac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0" ma:displayName="Inhoudstype"/>
        <xsd:element ref="dc:title" minOccurs="0" maxOccurs="1" ma:index="3" ma:displayName="Afkomst bron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um_x0020_bron xmlns="da9a49ea-69e4-452c-ba6e-9f1e122f2752" xsi:nil="true"/>
    <Status xmlns="da9a49ea-69e4-452c-ba6e-9f1e122f2752">Concept</Status>
    <Bron_x0020_rechten_x0020_geregeld xmlns="da9a49ea-69e4-452c-ba6e-9f1e122f2752" xsi:nil="true"/>
    <Aangeleverd_x0020_door xmlns="da9a49ea-69e4-452c-ba6e-9f1e122f2752">
      <UserInfo>
        <DisplayName/>
        <AccountId xsi:nil="true"/>
        <AccountType/>
      </UserInfo>
    </Aangeleverd_x0020_door>
    <Examenjaar_x002f_Afnameperiode xmlns="da9a49ea-69e4-452c-ba6e-9f1e122f2752" xsi:nil="true"/>
    <Niveau xmlns="da9a49ea-69e4-452c-ba6e-9f1e122f2752">
      <Value>vmbo</Value>
    </Niveau>
    <Soort_x0020_document xmlns="da9a49ea-69e4-452c-ba6e-9f1e122f2752">Tekst</Soort_x0020_document>
  </documentManagement>
</p:properties>
</file>

<file path=customXml/itemProps1.xml><?xml version="1.0" encoding="utf-8"?>
<ds:datastoreItem xmlns:ds="http://schemas.openxmlformats.org/officeDocument/2006/customXml" ds:itemID="{C6470571-37D8-4654-AB72-877B28AD875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1A81F6C-AB16-4D27-BF08-BF67B2A17F1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D633331-6228-47F1-BD57-43083DBC0E3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9a49ea-69e4-452c-ba6e-9f1e122f2752"/>
    <ds:schemaRef ds:uri="3811ed8e-b6ce-4e73-a09f-49394faebaa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BDDCD1E-E69C-4702-9596-6F98559EF48E}">
  <ds:schemaRefs>
    <ds:schemaRef ds:uri="http://purl.org/dc/elements/1.1/"/>
    <ds:schemaRef ds:uri="da9a49ea-69e4-452c-ba6e-9f1e122f2752"/>
    <ds:schemaRef ds:uri="http://purl.org/dc/terms/"/>
    <ds:schemaRef ds:uri="3811ed8e-b6ce-4e73-a09f-49394faebaac"/>
    <ds:schemaRef ds:uri="http://schemas.openxmlformats.org/package/2006/metadata/core-properties"/>
    <ds:schemaRef ds:uri="http://schemas.microsoft.com/office/2006/documentManagement/types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75</TotalTime>
  <Pages>4</Pages>
  <Words>488</Words>
  <Characters>2685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Marieke de Back - Abbes</dc:creator>
  <cp:lastModifiedBy>Marieke de Back - Abbes</cp:lastModifiedBy>
  <cp:revision>23</cp:revision>
  <cp:lastPrinted>2020-02-11T14:55:00Z</cp:lastPrinted>
  <dcterms:created xsi:type="dcterms:W3CDTF">2022-03-07T10:51:00Z</dcterms:created>
  <dcterms:modified xsi:type="dcterms:W3CDTF">2022-07-06T21:37:00Z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0x0101009E11E6CCD25CD342B1CD6DF62E654482</vt:lpwstr>
  </property>
</Properties>
</file>