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F2F30B" w14:textId="462D535A" w:rsidR="00540997" w:rsidRPr="00635374" w:rsidRDefault="00540997">
      <w:pPr>
        <w:pStyle w:val="doctype"/>
      </w:pPr>
      <w:r>
        <w:t>Examen VMBO-BB</w:t>
      </w:r>
    </w:p>
    <w:p w14:paraId="4C62D7FE" w14:textId="485E8C59" w:rsidR="00540997" w:rsidRDefault="00540997">
      <w:pPr>
        <w:pStyle w:val="jaartal"/>
      </w:pPr>
      <w:r>
        <w:t>202</w:t>
      </w:r>
      <w:r w:rsidR="005D11BE">
        <w:t>3</w:t>
      </w:r>
    </w:p>
    <w:p w14:paraId="070513CD" w14:textId="7CC295D3" w:rsidR="00540997" w:rsidRDefault="002C3A6E">
      <w:pPr>
        <w:pStyle w:val="onderdeel"/>
      </w:pPr>
      <w:r>
        <w:rPr>
          <w:sz w:val="32"/>
        </w:rPr>
        <w:t xml:space="preserve">versie blauw, </w:t>
      </w:r>
      <w:r w:rsidR="00540997" w:rsidRPr="00F3697D">
        <w:rPr>
          <w:sz w:val="32"/>
        </w:rPr>
        <w:t xml:space="preserve">onderdeel </w:t>
      </w:r>
      <w:r w:rsidR="00540997">
        <w:rPr>
          <w:szCs w:val="72"/>
        </w:rPr>
        <w:t>B</w:t>
      </w:r>
    </w:p>
    <w:p w14:paraId="68D561DB" w14:textId="3BB011F9" w:rsidR="00540997" w:rsidRDefault="00540997" w:rsidP="002C3A6E">
      <w:pPr>
        <w:pStyle w:val="balkvooropblauw"/>
      </w:pPr>
      <w:r>
        <w:tab/>
        <w:t>profielvak-cspe PIE – BB</w:t>
      </w:r>
    </w:p>
    <w:p w14:paraId="5D180C36" w14:textId="174FFEA1" w:rsidR="00540997" w:rsidRDefault="00540997" w:rsidP="00540997">
      <w:pPr>
        <w:pStyle w:val="grijzebalkvoorop"/>
      </w:pPr>
      <w:r>
        <w:tab/>
        <w:t>bijlage</w:t>
      </w:r>
    </w:p>
    <w:p w14:paraId="7E9964E8" w14:textId="77777777" w:rsidR="00540997" w:rsidRDefault="00540997">
      <w:pPr>
        <w:pStyle w:val="plattetekst"/>
      </w:pPr>
    </w:p>
    <w:p w14:paraId="5DC10AB2" w14:textId="77777777" w:rsidR="00540997" w:rsidRDefault="00540997">
      <w:pPr>
        <w:pStyle w:val="plattetekst"/>
        <w:sectPr w:rsidR="00540997">
          <w:footerReference w:type="default" r:id="rId11"/>
          <w:footerReference w:type="first" r:id="rId12"/>
          <w:type w:val="continuous"/>
          <w:pgSz w:w="11906" w:h="16838" w:code="9"/>
          <w:pgMar w:top="850" w:right="1134" w:bottom="1701" w:left="1134" w:header="567" w:footer="964" w:gutter="0"/>
          <w:cols w:space="708"/>
          <w:docGrid w:linePitch="360"/>
        </w:sectPr>
      </w:pPr>
    </w:p>
    <w:p w14:paraId="3B198C40" w14:textId="20752FE6" w:rsidR="006B42A1" w:rsidRDefault="006B42A1" w:rsidP="006B42A1">
      <w:pPr>
        <w:pStyle w:val="plattetekst"/>
        <w:rPr>
          <w:b/>
          <w:spacing w:val="0"/>
        </w:rPr>
      </w:pPr>
      <w:r>
        <w:rPr>
          <w:b/>
        </w:rPr>
        <w:lastRenderedPageBreak/>
        <w:t xml:space="preserve">opdracht </w:t>
      </w:r>
      <w:r w:rsidR="00EF300B">
        <w:rPr>
          <w:b/>
        </w:rPr>
        <w:t>B</w:t>
      </w:r>
      <w:r w:rsidR="00665F41">
        <w:rPr>
          <w:b/>
        </w:rPr>
        <w:t xml:space="preserve">F, </w:t>
      </w:r>
      <w:r>
        <w:rPr>
          <w:b/>
        </w:rPr>
        <w:t>1</w:t>
      </w:r>
      <w:r w:rsidR="00665F41">
        <w:rPr>
          <w:b/>
        </w:rPr>
        <w:t xml:space="preserve"> en</w:t>
      </w:r>
      <w:r>
        <w:rPr>
          <w:b/>
        </w:rPr>
        <w:t xml:space="preserve"> 2</w:t>
      </w:r>
      <w:r w:rsidR="00644E6F">
        <w:rPr>
          <w:b/>
        </w:rPr>
        <w:tab/>
        <w:t>werkvolgorde</w:t>
      </w:r>
    </w:p>
    <w:p w14:paraId="55C5C4ED" w14:textId="77777777" w:rsidR="009D75B0" w:rsidRPr="0060120C" w:rsidRDefault="009D75B0" w:rsidP="009D75B0">
      <w:pPr>
        <w:pStyle w:val="plattetekst"/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3"/>
        <w:gridCol w:w="6464"/>
      </w:tblGrid>
      <w:tr w:rsidR="009D75B0" w:rsidRPr="0060120C" w14:paraId="02EAE0A9" w14:textId="77777777" w:rsidTr="00CA22EE">
        <w:trPr>
          <w:trHeight w:val="2504"/>
        </w:trPr>
        <w:tc>
          <w:tcPr>
            <w:tcW w:w="3173" w:type="dxa"/>
            <w:shd w:val="clear" w:color="auto" w:fill="auto"/>
          </w:tcPr>
          <w:p w14:paraId="1F209E4D" w14:textId="09095B22" w:rsidR="009D75B0" w:rsidRDefault="009D75B0" w:rsidP="002832FA">
            <w:pPr>
              <w:pStyle w:val="plattetekst"/>
            </w:pPr>
            <w:r w:rsidRPr="0060120C">
              <w:t>stuknummer 1</w:t>
            </w:r>
          </w:p>
          <w:p w14:paraId="4165C085" w14:textId="2D7353FD" w:rsidR="009D75B0" w:rsidRDefault="009D75B0" w:rsidP="002832FA">
            <w:pPr>
              <w:pStyle w:val="plattetekst"/>
            </w:pPr>
          </w:p>
          <w:p w14:paraId="0CD346BF" w14:textId="43B65812" w:rsidR="009D75B0" w:rsidRPr="0060120C" w:rsidRDefault="008D4FD4" w:rsidP="00CA22EE">
            <w:pPr>
              <w:pStyle w:val="plattetekst"/>
              <w:jc w:val="center"/>
            </w:pPr>
            <w:r>
              <w:pict w14:anchorId="3C69D8F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18.9pt;height:158.25pt">
                  <v:imagedata r:id="rId13" o:title="PIE 23 blauw BB KB laptop standaard stuknummer 1 werkvoorbereiding"/>
                </v:shape>
              </w:pict>
            </w:r>
          </w:p>
        </w:tc>
        <w:tc>
          <w:tcPr>
            <w:tcW w:w="6464" w:type="dxa"/>
            <w:shd w:val="clear" w:color="auto" w:fill="auto"/>
          </w:tcPr>
          <w:p w14:paraId="525C1526" w14:textId="77777777" w:rsidR="00F80E19" w:rsidRPr="008B1C77" w:rsidRDefault="00F80E19" w:rsidP="00F80E19">
            <w:pPr>
              <w:pStyle w:val="opsomming"/>
              <w:numPr>
                <w:ilvl w:val="0"/>
                <w:numId w:val="5"/>
              </w:numPr>
            </w:pPr>
            <w:r w:rsidRPr="008B1C77">
              <w:t>maatcontrole uitgangsmateriaal (liniaal) eventueel afbramen</w:t>
            </w:r>
          </w:p>
          <w:p w14:paraId="31A43197" w14:textId="0FD37F22" w:rsidR="00F80E19" w:rsidRPr="008B1C77" w:rsidRDefault="00F80E19" w:rsidP="00F80E19">
            <w:pPr>
              <w:pStyle w:val="opsomming"/>
              <w:numPr>
                <w:ilvl w:val="0"/>
                <w:numId w:val="5"/>
              </w:numPr>
            </w:pPr>
            <w:r w:rsidRPr="008B1C77">
              <w:t>radius R4</w:t>
            </w:r>
            <w:r w:rsidR="00047E2B">
              <w:t xml:space="preserve"> </w:t>
            </w:r>
            <w:r>
              <w:t>(4x)</w:t>
            </w:r>
            <w:r w:rsidRPr="008B1C77">
              <w:t xml:space="preserve"> aanbrengen op de hoeken</w:t>
            </w:r>
            <w:r>
              <w:t xml:space="preserve"> </w:t>
            </w:r>
            <w:r w:rsidRPr="008B1C77">
              <w:t xml:space="preserve">(hoogteschuifmaat, centerpons, </w:t>
            </w:r>
            <w:r w:rsidR="00304C9A">
              <w:t xml:space="preserve">bankhamer, </w:t>
            </w:r>
            <w:r w:rsidRPr="008B1C77">
              <w:t xml:space="preserve">passer, </w:t>
            </w:r>
            <w:r w:rsidR="00DB4EA6">
              <w:t>basterdvijl,</w:t>
            </w:r>
            <w:r w:rsidRPr="008B1C77">
              <w:t xml:space="preserve"> zoetvijl en </w:t>
            </w:r>
            <w:r w:rsidR="00304C9A">
              <w:t>radiusmal</w:t>
            </w:r>
            <w:r w:rsidRPr="008B1C77">
              <w:t>)</w:t>
            </w:r>
          </w:p>
          <w:p w14:paraId="030F3F15" w14:textId="77777777" w:rsidR="00F80E19" w:rsidRPr="008B1C77" w:rsidRDefault="00F80E19" w:rsidP="00F80E19">
            <w:pPr>
              <w:pStyle w:val="opsomming"/>
              <w:numPr>
                <w:ilvl w:val="0"/>
                <w:numId w:val="5"/>
              </w:numPr>
            </w:pPr>
            <w:r>
              <w:t>g</w:t>
            </w:r>
            <w:r w:rsidRPr="008B1C77">
              <w:t>aten aftekenen en centeren (hoogteschuifmaat</w:t>
            </w:r>
            <w:r>
              <w:t>, bankhamer en centerpons</w:t>
            </w:r>
            <w:r w:rsidRPr="008B1C77">
              <w:t>)</w:t>
            </w:r>
          </w:p>
          <w:p w14:paraId="7AF3B835" w14:textId="77777777" w:rsidR="00F80E19" w:rsidRPr="008B1C77" w:rsidRDefault="00F80E19" w:rsidP="00F80E19">
            <w:pPr>
              <w:pStyle w:val="opsomming"/>
              <w:numPr>
                <w:ilvl w:val="0"/>
                <w:numId w:val="5"/>
              </w:numPr>
            </w:pPr>
            <w:r>
              <w:t>z</w:t>
            </w:r>
            <w:r w:rsidRPr="008B1C77">
              <w:t>etlijn aanbrengen op een hoogte van 13 mm</w:t>
            </w:r>
            <w:r>
              <w:t xml:space="preserve"> </w:t>
            </w:r>
            <w:r w:rsidRPr="008B1C77">
              <w:t>(hoogteschuifmaat)</w:t>
            </w:r>
          </w:p>
          <w:p w14:paraId="72EEB034" w14:textId="485DA6E0" w:rsidR="00F80E19" w:rsidRPr="008B1C77" w:rsidRDefault="00F80E19" w:rsidP="00F80E19">
            <w:pPr>
              <w:pStyle w:val="opsomming"/>
              <w:numPr>
                <w:ilvl w:val="0"/>
                <w:numId w:val="5"/>
              </w:numPr>
            </w:pPr>
            <w:r w:rsidRPr="008B1C77">
              <w:t xml:space="preserve">gaten </w:t>
            </w:r>
            <w:r>
              <w:t>Ø</w:t>
            </w:r>
            <w:r w:rsidRPr="008B1C77">
              <w:t>3,2</w:t>
            </w:r>
            <w:r>
              <w:t xml:space="preserve"> boren</w:t>
            </w:r>
            <w:r w:rsidRPr="008B1C77">
              <w:t xml:space="preserve"> en </w:t>
            </w:r>
            <w:r>
              <w:t>afbramen (boormachine, spiraalboor Ø3,2 en verzinkboor)</w:t>
            </w:r>
          </w:p>
          <w:p w14:paraId="49EAC1D6" w14:textId="77777777" w:rsidR="00F80E19" w:rsidRPr="008B1C77" w:rsidRDefault="00F80E19" w:rsidP="00F80E19">
            <w:pPr>
              <w:pStyle w:val="opsomming"/>
              <w:numPr>
                <w:ilvl w:val="0"/>
                <w:numId w:val="5"/>
              </w:numPr>
            </w:pPr>
            <w:r w:rsidRPr="008B1C77">
              <w:t>plaat ombuigen op de zetlijn</w:t>
            </w:r>
            <w:r>
              <w:t xml:space="preserve"> </w:t>
            </w:r>
            <w:r w:rsidRPr="008B1C77">
              <w:t>(</w:t>
            </w:r>
            <w:proofErr w:type="spellStart"/>
            <w:r>
              <w:t>z</w:t>
            </w:r>
            <w:r w:rsidRPr="008B1C77">
              <w:t>etbank</w:t>
            </w:r>
            <w:proofErr w:type="spellEnd"/>
            <w:r w:rsidRPr="008B1C77">
              <w:t>)</w:t>
            </w:r>
          </w:p>
          <w:p w14:paraId="4E1B0DD3" w14:textId="77777777" w:rsidR="00F80E19" w:rsidRPr="008B1C77" w:rsidRDefault="00F80E19" w:rsidP="00F80E19">
            <w:pPr>
              <w:pStyle w:val="opsomming"/>
              <w:numPr>
                <w:ilvl w:val="0"/>
                <w:numId w:val="5"/>
              </w:numPr>
            </w:pPr>
            <w:r w:rsidRPr="008B1C77">
              <w:t>afbramen (vijl)</w:t>
            </w:r>
          </w:p>
          <w:p w14:paraId="1F807774" w14:textId="77777777" w:rsidR="00EF300B" w:rsidRDefault="00F80E19" w:rsidP="00EF300B">
            <w:pPr>
              <w:pStyle w:val="opsomming"/>
              <w:numPr>
                <w:ilvl w:val="0"/>
                <w:numId w:val="5"/>
              </w:numPr>
            </w:pPr>
            <w:r w:rsidRPr="008B1C77">
              <w:t xml:space="preserve">eindcontrole (schuifmaat en </w:t>
            </w:r>
            <w:r w:rsidR="00A17761">
              <w:t>gradenboog</w:t>
            </w:r>
            <w:r w:rsidRPr="008B1C77">
              <w:t>)</w:t>
            </w:r>
          </w:p>
          <w:p w14:paraId="460D2FAD" w14:textId="010E5FDE" w:rsidR="00EF300B" w:rsidRPr="001460C2" w:rsidRDefault="00EF300B" w:rsidP="00EF300B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4423220C" w14:textId="77777777" w:rsidR="00DE61BF" w:rsidRPr="0060120C" w:rsidRDefault="00DE61BF" w:rsidP="009D75B0">
      <w:pPr>
        <w:pStyle w:val="plattetekst"/>
        <w:rPr>
          <w:rFonts w:eastAsia="Calibri"/>
        </w:rPr>
      </w:pPr>
    </w:p>
    <w:p w14:paraId="7AA8D614" w14:textId="77777777" w:rsidR="00B76A29" w:rsidRDefault="00B76A29"/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4"/>
        <w:gridCol w:w="6463"/>
      </w:tblGrid>
      <w:tr w:rsidR="009D75B0" w:rsidRPr="0060120C" w14:paraId="50746B85" w14:textId="77777777" w:rsidTr="00644E6F">
        <w:tc>
          <w:tcPr>
            <w:tcW w:w="3174" w:type="dxa"/>
            <w:shd w:val="clear" w:color="auto" w:fill="auto"/>
          </w:tcPr>
          <w:p w14:paraId="3D9E35E4" w14:textId="77777777" w:rsidR="009D75B0" w:rsidRDefault="009D75B0" w:rsidP="002832FA">
            <w:pPr>
              <w:pStyle w:val="plattetekst"/>
            </w:pPr>
            <w:r w:rsidRPr="0060120C">
              <w:t>stuknummer 2</w:t>
            </w:r>
          </w:p>
          <w:p w14:paraId="79863122" w14:textId="77777777" w:rsidR="009D75B0" w:rsidRDefault="009D75B0" w:rsidP="002832FA">
            <w:pPr>
              <w:pStyle w:val="plattetekst"/>
            </w:pPr>
          </w:p>
          <w:p w14:paraId="2C17E63B" w14:textId="5D4EA07C" w:rsidR="009D75B0" w:rsidRPr="0060120C" w:rsidRDefault="008D4FD4" w:rsidP="001E0279">
            <w:pPr>
              <w:pStyle w:val="plattetekst"/>
              <w:jc w:val="center"/>
            </w:pPr>
            <w:r>
              <w:pict w14:anchorId="06754E6F">
                <v:shape id="_x0000_i1026" type="#_x0000_t75" style="width:147.35pt;height:100.45pt">
                  <v:imagedata r:id="rId14" o:title="PIE 23 blauw BB KB laptop standaard stuknummer 2 werkvoorbereiding"/>
                </v:shape>
              </w:pict>
            </w:r>
          </w:p>
        </w:tc>
        <w:tc>
          <w:tcPr>
            <w:tcW w:w="6463" w:type="dxa"/>
            <w:shd w:val="clear" w:color="auto" w:fill="auto"/>
          </w:tcPr>
          <w:p w14:paraId="419DF36B" w14:textId="287A94AA" w:rsidR="00526D4C" w:rsidRPr="008B1C77" w:rsidRDefault="00526D4C" w:rsidP="00526D4C">
            <w:pPr>
              <w:pStyle w:val="opsomming"/>
              <w:numPr>
                <w:ilvl w:val="0"/>
                <w:numId w:val="5"/>
              </w:numPr>
            </w:pPr>
            <w:r w:rsidRPr="001C1056">
              <w:t>maatcontrole</w:t>
            </w:r>
            <w:r w:rsidRPr="008B1C77">
              <w:t xml:space="preserve"> uitgangsmateriaal (schuifmaat</w:t>
            </w:r>
            <w:r w:rsidR="004F0207">
              <w:t xml:space="preserve"> </w:t>
            </w:r>
            <w:r w:rsidRPr="004F0207">
              <w:t>+</w:t>
            </w:r>
            <w:r w:rsidR="004F0207">
              <w:t xml:space="preserve"> </w:t>
            </w:r>
            <w:r w:rsidRPr="004F0207">
              <w:t>liniaal of rolm</w:t>
            </w:r>
            <w:r w:rsidR="00AA5D8D">
              <w:t>aat</w:t>
            </w:r>
            <w:r w:rsidRPr="008B1C77">
              <w:t>)</w:t>
            </w:r>
            <w:r w:rsidR="004F0207">
              <w:t xml:space="preserve">, </w:t>
            </w:r>
            <w:r w:rsidRPr="008B1C77">
              <w:t>eventueel afbramen</w:t>
            </w:r>
          </w:p>
          <w:p w14:paraId="6390158D" w14:textId="3689F206" w:rsidR="00526D4C" w:rsidRPr="008B1C77" w:rsidRDefault="00526D4C" w:rsidP="00526D4C">
            <w:pPr>
              <w:pStyle w:val="opsomming"/>
              <w:numPr>
                <w:ilvl w:val="0"/>
                <w:numId w:val="5"/>
              </w:numPr>
            </w:pPr>
            <w:r w:rsidRPr="008B1C77">
              <w:t>buiglijnen en gaten</w:t>
            </w:r>
            <w:r w:rsidR="00AA5D8D">
              <w:t xml:space="preserve"> </w:t>
            </w:r>
            <w:r w:rsidRPr="008B1C77">
              <w:t>aftekenen (hoogteschuifmaat, centerpons en hamer)</w:t>
            </w:r>
          </w:p>
          <w:p w14:paraId="2997BF94" w14:textId="77777777" w:rsidR="00526D4C" w:rsidRPr="008B1C77" w:rsidRDefault="00526D4C" w:rsidP="00526D4C">
            <w:pPr>
              <w:pStyle w:val="opsomming"/>
              <w:numPr>
                <w:ilvl w:val="0"/>
                <w:numId w:val="5"/>
              </w:numPr>
            </w:pPr>
            <w:r w:rsidRPr="008B1C77">
              <w:t>radius R15 aftekenen (steekpasser)</w:t>
            </w:r>
          </w:p>
          <w:p w14:paraId="3D9D662F" w14:textId="77777777" w:rsidR="00526D4C" w:rsidRPr="008B1C77" w:rsidRDefault="00526D4C" w:rsidP="00526D4C">
            <w:pPr>
              <w:pStyle w:val="opsomming"/>
              <w:numPr>
                <w:ilvl w:val="0"/>
                <w:numId w:val="5"/>
              </w:numPr>
            </w:pPr>
            <w:r>
              <w:t>g</w:t>
            </w:r>
            <w:r w:rsidRPr="008B1C77">
              <w:t>aten Ø6,5 en Ø4 boren en afbramen (kolomboormachine, boor Ø6,5 en Ø4</w:t>
            </w:r>
            <w:r>
              <w:t>,</w:t>
            </w:r>
            <w:r w:rsidRPr="008B1C77">
              <w:t xml:space="preserve"> verzinkboor)</w:t>
            </w:r>
          </w:p>
          <w:p w14:paraId="5A65F59C" w14:textId="77777777" w:rsidR="00526D4C" w:rsidRPr="008B1C77" w:rsidRDefault="00526D4C" w:rsidP="00526D4C">
            <w:pPr>
              <w:pStyle w:val="opsomming"/>
              <w:numPr>
                <w:ilvl w:val="0"/>
                <w:numId w:val="5"/>
              </w:numPr>
            </w:pPr>
            <w:r>
              <w:t>t</w:t>
            </w:r>
            <w:r w:rsidRPr="008B1C77">
              <w:t>wee hoeken uithoeken (uithoekschaar)</w:t>
            </w:r>
          </w:p>
          <w:p w14:paraId="148C4807" w14:textId="3926EF52" w:rsidR="00526D4C" w:rsidRPr="008B1C77" w:rsidRDefault="00526D4C" w:rsidP="00526D4C">
            <w:pPr>
              <w:pStyle w:val="opsomming"/>
              <w:numPr>
                <w:ilvl w:val="0"/>
                <w:numId w:val="5"/>
              </w:numPr>
            </w:pPr>
            <w:r>
              <w:t>r</w:t>
            </w:r>
            <w:r w:rsidRPr="008B1C77">
              <w:t>adius R15 aanbrengen (</w:t>
            </w:r>
            <w:r w:rsidR="00DB4EA6">
              <w:t>hefboomschaar</w:t>
            </w:r>
            <w:r w:rsidRPr="008B1C77">
              <w:t>, basterdvijl en zoetvijl)</w:t>
            </w:r>
          </w:p>
          <w:p w14:paraId="2DCAF045" w14:textId="74BE9C33" w:rsidR="00526D4C" w:rsidRDefault="00526D4C" w:rsidP="00526D4C">
            <w:pPr>
              <w:pStyle w:val="opsomming"/>
              <w:numPr>
                <w:ilvl w:val="0"/>
                <w:numId w:val="5"/>
              </w:numPr>
            </w:pPr>
            <w:r>
              <w:t>p</w:t>
            </w:r>
            <w:r w:rsidRPr="008B1C77">
              <w:t xml:space="preserve">laat </w:t>
            </w:r>
            <w:r>
              <w:t>90</w:t>
            </w:r>
            <w:r w:rsidR="00D73009">
              <w:t xml:space="preserve">° </w:t>
            </w:r>
            <w:r w:rsidRPr="008B1C77">
              <w:t>zetten (</w:t>
            </w:r>
            <w:proofErr w:type="spellStart"/>
            <w:r w:rsidRPr="008B1C77">
              <w:t>zetbank</w:t>
            </w:r>
            <w:proofErr w:type="spellEnd"/>
            <w:r w:rsidRPr="008B1C77">
              <w:t>)</w:t>
            </w:r>
          </w:p>
          <w:p w14:paraId="3CA49EE4" w14:textId="77777777" w:rsidR="00EF300B" w:rsidRDefault="00526D4C" w:rsidP="00EF300B">
            <w:pPr>
              <w:pStyle w:val="opsomming"/>
              <w:numPr>
                <w:ilvl w:val="0"/>
                <w:numId w:val="5"/>
              </w:numPr>
            </w:pPr>
            <w:r>
              <w:t>e</w:t>
            </w:r>
            <w:r w:rsidRPr="008B1C77">
              <w:t>indcontrole (schuifmaat</w:t>
            </w:r>
            <w:r>
              <w:t xml:space="preserve">, </w:t>
            </w:r>
            <w:r w:rsidRPr="008B1C77">
              <w:t>blokhaak</w:t>
            </w:r>
            <w:r>
              <w:t xml:space="preserve"> </w:t>
            </w:r>
            <w:r w:rsidRPr="004F0207">
              <w:t>en radiusmal</w:t>
            </w:r>
            <w:r w:rsidRPr="008B1C77">
              <w:t>)</w:t>
            </w:r>
          </w:p>
          <w:p w14:paraId="4E69EB4B" w14:textId="102A2A47" w:rsidR="00EF300B" w:rsidRPr="001460C2" w:rsidRDefault="00EF300B" w:rsidP="00EF300B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635E08F8" w14:textId="16682E68" w:rsidR="003636AF" w:rsidRDefault="003636AF" w:rsidP="009D75B0">
      <w:pPr>
        <w:pStyle w:val="plattetekst"/>
        <w:rPr>
          <w:rFonts w:eastAsia="Calibri"/>
        </w:rPr>
      </w:pPr>
    </w:p>
    <w:p w14:paraId="4AE76D7C" w14:textId="77777777" w:rsidR="00C3045B" w:rsidRPr="0060120C" w:rsidRDefault="00C3045B" w:rsidP="00C3045B">
      <w:pPr>
        <w:pStyle w:val="plattetekst"/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4"/>
        <w:gridCol w:w="6463"/>
      </w:tblGrid>
      <w:tr w:rsidR="00C3045B" w:rsidRPr="0060120C" w14:paraId="2EB497A7" w14:textId="77777777" w:rsidTr="007203ED">
        <w:tc>
          <w:tcPr>
            <w:tcW w:w="2997" w:type="dxa"/>
            <w:shd w:val="clear" w:color="auto" w:fill="auto"/>
          </w:tcPr>
          <w:p w14:paraId="2B60021E" w14:textId="4511138B" w:rsidR="00C3045B" w:rsidRDefault="00C3045B" w:rsidP="007203ED">
            <w:pPr>
              <w:pStyle w:val="plattetekst"/>
            </w:pPr>
            <w:r w:rsidRPr="0060120C">
              <w:t xml:space="preserve">stuknummer </w:t>
            </w:r>
            <w:r>
              <w:t>3</w:t>
            </w:r>
          </w:p>
          <w:p w14:paraId="1D3E0B19" w14:textId="77777777" w:rsidR="00C3045B" w:rsidRDefault="00C3045B" w:rsidP="007203ED">
            <w:pPr>
              <w:pStyle w:val="plattetekst"/>
            </w:pPr>
          </w:p>
          <w:p w14:paraId="703C7B85" w14:textId="309B6A3A" w:rsidR="00C3045B" w:rsidRPr="0060120C" w:rsidRDefault="008D4FD4" w:rsidP="001E0279">
            <w:pPr>
              <w:pStyle w:val="plattetekst"/>
              <w:jc w:val="center"/>
            </w:pPr>
            <w:r>
              <w:pict w14:anchorId="6AF7699C">
                <v:shape id="_x0000_i1027" type="#_x0000_t75" style="width:84.55pt;height:97.1pt">
                  <v:imagedata r:id="rId15" o:title="PIE 23 blauw BB KB laptop standaard stuknummer 3 werkvoorbereiding"/>
                </v:shape>
              </w:pict>
            </w:r>
          </w:p>
        </w:tc>
        <w:tc>
          <w:tcPr>
            <w:tcW w:w="6103" w:type="dxa"/>
            <w:shd w:val="clear" w:color="auto" w:fill="auto"/>
          </w:tcPr>
          <w:p w14:paraId="54398A3B" w14:textId="06C3F943" w:rsidR="00E26781" w:rsidRPr="008B1C77" w:rsidRDefault="00E26781" w:rsidP="00E26781">
            <w:pPr>
              <w:pStyle w:val="opsomming"/>
              <w:numPr>
                <w:ilvl w:val="0"/>
                <w:numId w:val="5"/>
              </w:numPr>
            </w:pPr>
            <w:r w:rsidRPr="00AD637A">
              <w:t>maatcontrole</w:t>
            </w:r>
            <w:r w:rsidRPr="008B1C77">
              <w:t xml:space="preserve"> uitgangsmateriaal (schuifmaat)</w:t>
            </w:r>
            <w:r w:rsidR="007F4906">
              <w:t>,</w:t>
            </w:r>
            <w:r w:rsidRPr="008B1C77">
              <w:t xml:space="preserve"> eventueel afbramen</w:t>
            </w:r>
          </w:p>
          <w:p w14:paraId="3E78D632" w14:textId="77777777" w:rsidR="00E26781" w:rsidRPr="008B1C77" w:rsidRDefault="00E26781" w:rsidP="00E26781">
            <w:pPr>
              <w:pStyle w:val="opsomming"/>
              <w:numPr>
                <w:ilvl w:val="0"/>
                <w:numId w:val="5"/>
              </w:numPr>
            </w:pPr>
            <w:r w:rsidRPr="008B1C77">
              <w:t>buiglijn en de positie van het gat</w:t>
            </w:r>
            <w:r>
              <w:t xml:space="preserve"> aftekenen </w:t>
            </w:r>
            <w:r w:rsidRPr="008B1C77">
              <w:t>(hoogteschuifmaat)</w:t>
            </w:r>
          </w:p>
          <w:p w14:paraId="3CBE110F" w14:textId="77777777" w:rsidR="00E26781" w:rsidRPr="008B1C77" w:rsidRDefault="00E26781" w:rsidP="00E26781">
            <w:pPr>
              <w:pStyle w:val="opsomming"/>
              <w:numPr>
                <w:ilvl w:val="0"/>
                <w:numId w:val="5"/>
              </w:numPr>
            </w:pPr>
            <w:r w:rsidRPr="008B1C77">
              <w:t xml:space="preserve">gat </w:t>
            </w:r>
            <w:r>
              <w:t xml:space="preserve">centeren </w:t>
            </w:r>
            <w:r w:rsidRPr="008B1C77">
              <w:t>en radius R15 af</w:t>
            </w:r>
            <w:r>
              <w:t>tekenen</w:t>
            </w:r>
            <w:r w:rsidRPr="008B1C77">
              <w:t xml:space="preserve"> (centerpons, steekpasser en </w:t>
            </w:r>
            <w:r>
              <w:t>bank</w:t>
            </w:r>
            <w:r w:rsidRPr="008B1C77">
              <w:t>hamer)</w:t>
            </w:r>
          </w:p>
          <w:p w14:paraId="62A13E92" w14:textId="3D80E3C4" w:rsidR="00E26781" w:rsidRPr="008B1C77" w:rsidRDefault="00E26781" w:rsidP="00E26781">
            <w:pPr>
              <w:pStyle w:val="opsomming"/>
              <w:numPr>
                <w:ilvl w:val="0"/>
                <w:numId w:val="5"/>
              </w:numPr>
            </w:pPr>
            <w:r w:rsidRPr="008B1C77">
              <w:t xml:space="preserve">gat </w:t>
            </w:r>
            <w:r w:rsidRPr="00223C36">
              <w:t>Ø6,5 boren en afbramen (boor Ø6,5,</w:t>
            </w:r>
            <w:r w:rsidRPr="008B1C77">
              <w:t xml:space="preserve"> verzinkboor, kolomboormachine)</w:t>
            </w:r>
          </w:p>
          <w:p w14:paraId="5A23AE6D" w14:textId="1DAB4E18" w:rsidR="00AA5D8D" w:rsidRDefault="00AA5D8D" w:rsidP="00E26781">
            <w:pPr>
              <w:pStyle w:val="opsomming"/>
              <w:numPr>
                <w:ilvl w:val="0"/>
                <w:numId w:val="5"/>
              </w:numPr>
            </w:pPr>
            <w:r>
              <w:t>afronding aanbrengen</w:t>
            </w:r>
            <w:r w:rsidR="00DB4EA6">
              <w:t xml:space="preserve"> (hefboomschaar, basterdvijl en zoetvijl)</w:t>
            </w:r>
          </w:p>
          <w:p w14:paraId="24A49E7B" w14:textId="01A60BEA" w:rsidR="00E26781" w:rsidRDefault="00E26781" w:rsidP="00E26781">
            <w:pPr>
              <w:pStyle w:val="opsomming"/>
              <w:numPr>
                <w:ilvl w:val="0"/>
                <w:numId w:val="5"/>
              </w:numPr>
            </w:pPr>
            <w:r w:rsidRPr="008B1C77">
              <w:t xml:space="preserve">beugel </w:t>
            </w:r>
            <w:r>
              <w:t>90° zetten</w:t>
            </w:r>
            <w:r w:rsidRPr="008B1C77">
              <w:t xml:space="preserve"> (</w:t>
            </w:r>
            <w:proofErr w:type="spellStart"/>
            <w:r w:rsidRPr="008B1C77">
              <w:t>zetbank</w:t>
            </w:r>
            <w:proofErr w:type="spellEnd"/>
            <w:r w:rsidRPr="008B1C77">
              <w:t xml:space="preserve"> en blokhaak)</w:t>
            </w:r>
          </w:p>
          <w:p w14:paraId="72EDFA9F" w14:textId="62681AAB" w:rsidR="00EF300B" w:rsidRPr="001460C2" w:rsidRDefault="00E26781" w:rsidP="00EF300B">
            <w:pPr>
              <w:pStyle w:val="opsomming"/>
              <w:numPr>
                <w:ilvl w:val="0"/>
                <w:numId w:val="5"/>
              </w:numPr>
              <w:spacing w:after="120"/>
            </w:pPr>
            <w:r>
              <w:t>e</w:t>
            </w:r>
            <w:r w:rsidRPr="008B1C77">
              <w:t>indcontrole (schuifmaat</w:t>
            </w:r>
            <w:r>
              <w:t>,</w:t>
            </w:r>
            <w:r w:rsidRPr="008B1C77">
              <w:t xml:space="preserve"> blokhaak</w:t>
            </w:r>
            <w:r w:rsidRPr="004F0207">
              <w:t xml:space="preserve"> en radiusmal</w:t>
            </w:r>
            <w:r w:rsidRPr="008B1C77">
              <w:t>)</w:t>
            </w:r>
          </w:p>
        </w:tc>
      </w:tr>
    </w:tbl>
    <w:p w14:paraId="612ABF1A" w14:textId="77777777" w:rsidR="00C3045B" w:rsidRDefault="00C3045B" w:rsidP="00C3045B">
      <w:pPr>
        <w:pStyle w:val="plattetekst"/>
        <w:rPr>
          <w:rFonts w:eastAsia="Calibri"/>
        </w:rPr>
      </w:pPr>
    </w:p>
    <w:tbl>
      <w:tblPr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9D75B0" w:rsidRPr="0060120C" w14:paraId="77E71F8A" w14:textId="77777777" w:rsidTr="00C3045B">
        <w:tc>
          <w:tcPr>
            <w:tcW w:w="3232" w:type="dxa"/>
            <w:shd w:val="clear" w:color="auto" w:fill="auto"/>
          </w:tcPr>
          <w:p w14:paraId="76723B73" w14:textId="4E86FC35" w:rsidR="009D75B0" w:rsidRDefault="009D75B0" w:rsidP="00291C1E">
            <w:pPr>
              <w:pStyle w:val="plattetekst"/>
            </w:pPr>
            <w:r w:rsidRPr="0060120C">
              <w:t xml:space="preserve">stuknummer </w:t>
            </w:r>
            <w:r>
              <w:t>4</w:t>
            </w:r>
          </w:p>
          <w:p w14:paraId="2B8667A7" w14:textId="77777777" w:rsidR="001E0279" w:rsidRDefault="001E0279" w:rsidP="00291C1E">
            <w:pPr>
              <w:pStyle w:val="plattetekst"/>
            </w:pPr>
          </w:p>
          <w:p w14:paraId="490A5524" w14:textId="1044DAE1" w:rsidR="009D75B0" w:rsidRDefault="008D4FD4" w:rsidP="001E0279">
            <w:pPr>
              <w:pStyle w:val="plattetekst"/>
              <w:jc w:val="center"/>
            </w:pPr>
            <w:r>
              <w:pict w14:anchorId="380E1B94">
                <v:shape id="_x0000_i1028" type="#_x0000_t75" style="width:2in;height:95.45pt">
                  <v:imagedata r:id="rId16" o:title="PIE 23 blauw BB KB laptop standaard stuknummer 4 werkvoorbereiding"/>
                </v:shape>
              </w:pict>
            </w:r>
          </w:p>
          <w:p w14:paraId="2C71296F" w14:textId="77777777" w:rsidR="009D75B0" w:rsidRPr="0060120C" w:rsidRDefault="009D75B0" w:rsidP="00291C1E">
            <w:pPr>
              <w:pStyle w:val="plattetekst"/>
            </w:pPr>
          </w:p>
        </w:tc>
        <w:tc>
          <w:tcPr>
            <w:tcW w:w="6405" w:type="dxa"/>
            <w:shd w:val="clear" w:color="auto" w:fill="auto"/>
          </w:tcPr>
          <w:p w14:paraId="007C7EEB" w14:textId="273E2F98" w:rsidR="0052009A" w:rsidRPr="00323E0C" w:rsidRDefault="0052009A" w:rsidP="0052009A">
            <w:pPr>
              <w:pStyle w:val="opsomming"/>
              <w:numPr>
                <w:ilvl w:val="0"/>
                <w:numId w:val="5"/>
              </w:numPr>
            </w:pPr>
            <w:r w:rsidRPr="002D6BB5">
              <w:t>maatcontrole</w:t>
            </w:r>
            <w:r w:rsidRPr="00323E0C">
              <w:t xml:space="preserve"> uitgangsmateriaal (liniaal)</w:t>
            </w:r>
            <w:r w:rsidR="007F4906">
              <w:t>,</w:t>
            </w:r>
            <w:r w:rsidRPr="00323E0C">
              <w:t xml:space="preserve"> eventueel afbramen</w:t>
            </w:r>
          </w:p>
          <w:p w14:paraId="431DBC16" w14:textId="77777777" w:rsidR="0052009A" w:rsidRPr="00323E0C" w:rsidRDefault="0052009A" w:rsidP="0052009A">
            <w:pPr>
              <w:pStyle w:val="opsomming"/>
              <w:numPr>
                <w:ilvl w:val="0"/>
                <w:numId w:val="5"/>
              </w:numPr>
            </w:pPr>
            <w:r w:rsidRPr="00323E0C">
              <w:t>zetlijnen, positie van de zes gaten Ø11 en de schuine kanten 45° aftekenen en gaten centeren</w:t>
            </w:r>
          </w:p>
          <w:p w14:paraId="66C5731B" w14:textId="27DAD90D" w:rsidR="0052009A" w:rsidRPr="00323E0C" w:rsidRDefault="0052009A" w:rsidP="0052009A">
            <w:pPr>
              <w:pStyle w:val="opsomming"/>
              <w:numPr>
                <w:ilvl w:val="0"/>
                <w:numId w:val="0"/>
              </w:numPr>
              <w:ind w:left="397"/>
            </w:pPr>
            <w:r w:rsidRPr="00323E0C">
              <w:t xml:space="preserve">(hoogteschuifmaat, centerpons, gradenboog en </w:t>
            </w:r>
            <w:r w:rsidR="00376CA0">
              <w:t>bank</w:t>
            </w:r>
            <w:r w:rsidRPr="00323E0C">
              <w:t>hamer)</w:t>
            </w:r>
          </w:p>
          <w:p w14:paraId="3FDDB351" w14:textId="0A49F6AD" w:rsidR="0052009A" w:rsidRPr="00323E0C" w:rsidRDefault="0052009A" w:rsidP="0052009A">
            <w:pPr>
              <w:pStyle w:val="opsomming"/>
              <w:numPr>
                <w:ilvl w:val="0"/>
                <w:numId w:val="5"/>
              </w:numPr>
            </w:pPr>
            <w:r w:rsidRPr="00323E0C">
              <w:t>gaten Ø11 boren, eventueel voorboren met boor  Ø4</w:t>
            </w:r>
            <w:r w:rsidR="007F4906">
              <w:t>,</w:t>
            </w:r>
            <w:r w:rsidRPr="00323E0C">
              <w:t xml:space="preserve"> en afbramen (kolomboormachine, boor Ø4, boor Ø11 en verzinkboor)</w:t>
            </w:r>
          </w:p>
          <w:p w14:paraId="37350278" w14:textId="77777777" w:rsidR="0052009A" w:rsidRPr="00323E0C" w:rsidRDefault="0052009A" w:rsidP="0052009A">
            <w:pPr>
              <w:pStyle w:val="opsomming"/>
              <w:numPr>
                <w:ilvl w:val="0"/>
                <w:numId w:val="5"/>
              </w:numPr>
            </w:pPr>
            <w:r w:rsidRPr="00323E0C">
              <w:t>sleuven aftekenen: lijntjes trekken (12x) vanaf de zijkant van de gaten Ø11 naar de buitenzijde van het materiaal (</w:t>
            </w:r>
            <w:proofErr w:type="spellStart"/>
            <w:r w:rsidRPr="00323E0C">
              <w:t>kraspen</w:t>
            </w:r>
            <w:proofErr w:type="spellEnd"/>
            <w:r w:rsidRPr="00323E0C">
              <w:t xml:space="preserve"> en blokhaak)</w:t>
            </w:r>
          </w:p>
          <w:p w14:paraId="07AC797C" w14:textId="64AD3691" w:rsidR="0052009A" w:rsidRPr="00323E0C" w:rsidRDefault="0052009A" w:rsidP="0052009A">
            <w:pPr>
              <w:pStyle w:val="opsomming"/>
              <w:numPr>
                <w:ilvl w:val="0"/>
                <w:numId w:val="5"/>
              </w:numPr>
            </w:pPr>
            <w:r w:rsidRPr="00323E0C">
              <w:t>sleuven zagen: aan de binnenzijde van de lijntjes zagen zodat de zes gaten sleuven worden; dan netjes afwerken (</w:t>
            </w:r>
            <w:r w:rsidR="00376CA0" w:rsidRPr="001408DF">
              <w:t>beugelzaag</w:t>
            </w:r>
            <w:r w:rsidRPr="001408DF">
              <w:t xml:space="preserve">, </w:t>
            </w:r>
            <w:r w:rsidR="00376CA0" w:rsidRPr="001408DF">
              <w:t>basterd</w:t>
            </w:r>
            <w:r w:rsidRPr="001408DF">
              <w:t>vijl,</w:t>
            </w:r>
            <w:r w:rsidRPr="00323E0C">
              <w:t xml:space="preserve"> zoetvijl, platenklem en</w:t>
            </w:r>
            <w:r w:rsidR="002D6BB5" w:rsidRPr="001408DF">
              <w:t>/of</w:t>
            </w:r>
            <w:r w:rsidRPr="00323E0C">
              <w:t xml:space="preserve"> bankschroef)</w:t>
            </w:r>
          </w:p>
          <w:p w14:paraId="7EBD2CE3" w14:textId="52EAD7FD" w:rsidR="0052009A" w:rsidRPr="00323E0C" w:rsidRDefault="0052009A" w:rsidP="0052009A">
            <w:pPr>
              <w:pStyle w:val="opsomming"/>
              <w:numPr>
                <w:ilvl w:val="0"/>
                <w:numId w:val="5"/>
              </w:numPr>
            </w:pPr>
            <w:r w:rsidRPr="00323E0C">
              <w:t>de twee hoeken van 45° afknippen en afwerken (</w:t>
            </w:r>
            <w:r w:rsidR="00DB4EA6">
              <w:t>hefboomschaar, basterdvijl</w:t>
            </w:r>
            <w:r w:rsidRPr="00323E0C">
              <w:t>, zoetvijl, platenklem, bankschroef)</w:t>
            </w:r>
          </w:p>
          <w:p w14:paraId="1442BD34" w14:textId="641332D0" w:rsidR="0052009A" w:rsidRDefault="0052009A" w:rsidP="0052009A">
            <w:pPr>
              <w:pStyle w:val="opsomming"/>
              <w:numPr>
                <w:ilvl w:val="0"/>
                <w:numId w:val="5"/>
              </w:numPr>
            </w:pPr>
            <w:r w:rsidRPr="00323E0C">
              <w:t xml:space="preserve">opstaande zijde </w:t>
            </w:r>
            <w:r w:rsidR="002D6BB5">
              <w:t xml:space="preserve">90° zetten </w:t>
            </w:r>
            <w:r w:rsidRPr="00323E0C">
              <w:t>(</w:t>
            </w:r>
            <w:proofErr w:type="spellStart"/>
            <w:r w:rsidRPr="00323E0C">
              <w:t>zetbank</w:t>
            </w:r>
            <w:proofErr w:type="spellEnd"/>
            <w:r w:rsidRPr="00323E0C">
              <w:t>)</w:t>
            </w:r>
          </w:p>
          <w:p w14:paraId="6E9DBE00" w14:textId="77777777" w:rsidR="005A1DA0" w:rsidRDefault="0052009A" w:rsidP="0052009A">
            <w:pPr>
              <w:pStyle w:val="opsomming"/>
              <w:numPr>
                <w:ilvl w:val="0"/>
                <w:numId w:val="5"/>
              </w:numPr>
            </w:pPr>
            <w:r w:rsidRPr="00323E0C">
              <w:t>eindcontrole (schuifmaat en blokhaak)</w:t>
            </w:r>
          </w:p>
          <w:p w14:paraId="3D5819EB" w14:textId="545F7F26" w:rsidR="00EF300B" w:rsidRPr="001460C2" w:rsidRDefault="00EF300B" w:rsidP="00EF300B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79975CC8" w14:textId="77777777" w:rsidR="00540997" w:rsidRDefault="00540997" w:rsidP="009D75B0">
      <w:pPr>
        <w:pStyle w:val="plattetekst"/>
        <w:rPr>
          <w:rFonts w:eastAsia="Calibri"/>
        </w:rPr>
        <w:sectPr w:rsidR="00540997" w:rsidSect="00291C1E">
          <w:footerReference w:type="default" r:id="rId17"/>
          <w:pgSz w:w="11906" w:h="16838"/>
          <w:pgMar w:top="850" w:right="1134" w:bottom="1701" w:left="1134" w:header="567" w:footer="964" w:gutter="0"/>
          <w:cols w:space="708"/>
          <w:docGrid w:linePitch="360"/>
        </w:sectPr>
      </w:pPr>
    </w:p>
    <w:p w14:paraId="78B1E2CC" w14:textId="53387044" w:rsidR="009D75B0" w:rsidRDefault="009D75B0" w:rsidP="009D75B0">
      <w:pPr>
        <w:pStyle w:val="plattetekst"/>
        <w:rPr>
          <w:rFonts w:eastAsia="Calibri"/>
        </w:rPr>
      </w:pPr>
    </w:p>
    <w:p w14:paraId="3737CDBA" w14:textId="77777777" w:rsidR="00291C1E" w:rsidRPr="0060120C" w:rsidRDefault="00291C1E" w:rsidP="009D75B0">
      <w:pPr>
        <w:pStyle w:val="plattetekst"/>
        <w:rPr>
          <w:rFonts w:eastAsia="Calibri"/>
        </w:rPr>
      </w:pPr>
    </w:p>
    <w:tbl>
      <w:tblPr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9D75B0" w:rsidRPr="0060120C" w14:paraId="29D0BFEA" w14:textId="77777777" w:rsidTr="00291C1E">
        <w:tc>
          <w:tcPr>
            <w:tcW w:w="3052" w:type="dxa"/>
            <w:shd w:val="clear" w:color="auto" w:fill="auto"/>
          </w:tcPr>
          <w:p w14:paraId="5B569B14" w14:textId="77777777" w:rsidR="009D75B0" w:rsidRDefault="009D75B0" w:rsidP="00291C1E">
            <w:pPr>
              <w:pStyle w:val="plattetekst"/>
            </w:pPr>
            <w:r w:rsidRPr="0060120C">
              <w:t xml:space="preserve">stuknummer </w:t>
            </w:r>
            <w:r>
              <w:t>5</w:t>
            </w:r>
          </w:p>
          <w:p w14:paraId="2488288E" w14:textId="77777777" w:rsidR="009D75B0" w:rsidRDefault="009D75B0" w:rsidP="00291C1E">
            <w:pPr>
              <w:pStyle w:val="plattetekst"/>
            </w:pPr>
          </w:p>
          <w:p w14:paraId="1688A4B5" w14:textId="2AEE2AEE" w:rsidR="009D75B0" w:rsidRDefault="008D4FD4" w:rsidP="001E0279">
            <w:pPr>
              <w:pStyle w:val="plattetekst"/>
              <w:jc w:val="center"/>
            </w:pPr>
            <w:r>
              <w:pict w14:anchorId="6BC9772F">
                <v:shape id="_x0000_i1029" type="#_x0000_t75" style="width:87.9pt;height:89.6pt">
                  <v:imagedata r:id="rId18" o:title="PIE 23 blauw BB KB laptop standaard stuknummer 5 werkvoorbereiding"/>
                </v:shape>
              </w:pict>
            </w:r>
          </w:p>
          <w:p w14:paraId="1323746C" w14:textId="77777777" w:rsidR="009D75B0" w:rsidRDefault="009D75B0" w:rsidP="00291C1E">
            <w:pPr>
              <w:pStyle w:val="plattetekst"/>
            </w:pPr>
          </w:p>
          <w:p w14:paraId="5235FD58" w14:textId="77777777" w:rsidR="009D75B0" w:rsidRPr="0060120C" w:rsidRDefault="009D75B0" w:rsidP="00291C1E">
            <w:pPr>
              <w:pStyle w:val="plattetekst"/>
              <w:jc w:val="center"/>
            </w:pPr>
          </w:p>
        </w:tc>
        <w:tc>
          <w:tcPr>
            <w:tcW w:w="6047" w:type="dxa"/>
            <w:shd w:val="clear" w:color="auto" w:fill="auto"/>
          </w:tcPr>
          <w:p w14:paraId="1E09EA0D" w14:textId="77777777" w:rsidR="003E6E22" w:rsidRPr="008B1C77" w:rsidRDefault="003E6E22" w:rsidP="003E6E22">
            <w:pPr>
              <w:pStyle w:val="opsomming"/>
              <w:numPr>
                <w:ilvl w:val="0"/>
                <w:numId w:val="5"/>
              </w:numPr>
            </w:pPr>
            <w:r w:rsidRPr="008B1C77">
              <w:t>maatcontrole uitgangsmateriaal (schuifmaat)</w:t>
            </w:r>
          </w:p>
          <w:p w14:paraId="7D64BFDF" w14:textId="77777777" w:rsidR="003E6E22" w:rsidRPr="008B1C77" w:rsidRDefault="003E6E22" w:rsidP="003E6E22">
            <w:pPr>
              <w:pStyle w:val="opsomming"/>
              <w:numPr>
                <w:ilvl w:val="0"/>
                <w:numId w:val="5"/>
              </w:numPr>
            </w:pPr>
            <w:r w:rsidRPr="008B1C77">
              <w:t>werkstuk inspannen (draaimachine)</w:t>
            </w:r>
          </w:p>
          <w:p w14:paraId="1D21D556" w14:textId="78A59847" w:rsidR="003E6E22" w:rsidRDefault="003E6E22" w:rsidP="003E6E22">
            <w:pPr>
              <w:pStyle w:val="opsomming"/>
              <w:numPr>
                <w:ilvl w:val="0"/>
                <w:numId w:val="5"/>
              </w:numPr>
            </w:pPr>
            <w:proofErr w:type="spellStart"/>
            <w:r w:rsidRPr="008B1C77">
              <w:t>kopvlak</w:t>
            </w:r>
            <w:proofErr w:type="spellEnd"/>
            <w:r w:rsidRPr="008B1C77">
              <w:t xml:space="preserve"> vlakdraaien (draaimachine met </w:t>
            </w:r>
            <w:r>
              <w:t>vier</w:t>
            </w:r>
            <w:r w:rsidRPr="008B1C77">
              <w:t>klauw en gebogen ruwbeitel)</w:t>
            </w:r>
          </w:p>
          <w:p w14:paraId="3601F984" w14:textId="379980F7" w:rsidR="003E6E22" w:rsidRPr="008B1C77" w:rsidRDefault="003E6E22" w:rsidP="003E6E22">
            <w:pPr>
              <w:pStyle w:val="opsomming"/>
              <w:numPr>
                <w:ilvl w:val="0"/>
                <w:numId w:val="5"/>
              </w:numPr>
            </w:pPr>
            <w:r>
              <w:t>g</w:t>
            </w:r>
            <w:r w:rsidRPr="008B1C77">
              <w:t>at Ø6,5 boren</w:t>
            </w:r>
            <w:r w:rsidR="00786792">
              <w:t xml:space="preserve"> en verzinken</w:t>
            </w:r>
            <w:r w:rsidRPr="008B1C77">
              <w:t xml:space="preserve"> (centerboor, boor Ø6,</w:t>
            </w:r>
            <w:r w:rsidR="00786792">
              <w:t>5 en verzinkboor</w:t>
            </w:r>
            <w:r w:rsidRPr="008B1C77">
              <w:t>)</w:t>
            </w:r>
          </w:p>
          <w:p w14:paraId="04CE1C6A" w14:textId="77777777" w:rsidR="003E6E22" w:rsidRPr="008B1C77" w:rsidRDefault="003E6E22" w:rsidP="003E6E22">
            <w:pPr>
              <w:pStyle w:val="opsomming"/>
              <w:numPr>
                <w:ilvl w:val="0"/>
                <w:numId w:val="5"/>
              </w:numPr>
            </w:pPr>
            <w:r>
              <w:t>w</w:t>
            </w:r>
            <w:r w:rsidRPr="008B1C77">
              <w:t>erkstuk omdraaien en een meetvlak op de andere kopse kant draaien</w:t>
            </w:r>
            <w:r>
              <w:t xml:space="preserve"> </w:t>
            </w:r>
            <w:r w:rsidRPr="008B1C77">
              <w:t>(draaimachine en gebogen ruwbeitel)</w:t>
            </w:r>
          </w:p>
          <w:p w14:paraId="7224D1B7" w14:textId="77777777" w:rsidR="003E6E22" w:rsidRPr="008B1C77" w:rsidRDefault="003E6E22" w:rsidP="003E6E22">
            <w:pPr>
              <w:pStyle w:val="opsomming"/>
              <w:numPr>
                <w:ilvl w:val="0"/>
                <w:numId w:val="5"/>
              </w:numPr>
            </w:pPr>
            <w:r w:rsidRPr="008B1C77">
              <w:t>lengte opmeten en werkstuk weer inspannen</w:t>
            </w:r>
            <w:r>
              <w:t xml:space="preserve"> </w:t>
            </w:r>
            <w:r w:rsidRPr="008B1C77">
              <w:t>(draaimachine en schuifmaat)</w:t>
            </w:r>
          </w:p>
          <w:p w14:paraId="31613511" w14:textId="24A5AD3A" w:rsidR="008B05F7" w:rsidRDefault="003E6E22" w:rsidP="008B05F7">
            <w:pPr>
              <w:pStyle w:val="opsomming"/>
              <w:numPr>
                <w:ilvl w:val="0"/>
                <w:numId w:val="5"/>
              </w:numPr>
            </w:pPr>
            <w:r w:rsidRPr="008B1C77">
              <w:t>het werkstuk op lengte 40 mm</w:t>
            </w:r>
            <w:r>
              <w:t xml:space="preserve"> draaien </w:t>
            </w:r>
            <w:r w:rsidRPr="008B1C77">
              <w:t>(draaimachine en gebogen ruwbeitel)</w:t>
            </w:r>
          </w:p>
          <w:p w14:paraId="02F33F0C" w14:textId="14A94824" w:rsidR="00C16501" w:rsidRDefault="00C16501" w:rsidP="00C16501">
            <w:pPr>
              <w:pStyle w:val="opsomming"/>
              <w:numPr>
                <w:ilvl w:val="0"/>
                <w:numId w:val="5"/>
              </w:numPr>
            </w:pPr>
            <w:r>
              <w:t>g</w:t>
            </w:r>
            <w:r w:rsidRPr="008B1C77">
              <w:t xml:space="preserve">at Ø6,5 </w:t>
            </w:r>
            <w:r>
              <w:t>verzinken</w:t>
            </w:r>
            <w:r w:rsidRPr="008B1C77">
              <w:t xml:space="preserve"> (</w:t>
            </w:r>
            <w:r>
              <w:t>verzinkboor</w:t>
            </w:r>
            <w:r w:rsidRPr="008B1C77">
              <w:t>)</w:t>
            </w:r>
          </w:p>
          <w:p w14:paraId="2FBFB01B" w14:textId="646C7F6C" w:rsidR="003E6E22" w:rsidRPr="008B1C77" w:rsidRDefault="003E6E22" w:rsidP="008B05F7">
            <w:pPr>
              <w:pStyle w:val="opsomming"/>
              <w:numPr>
                <w:ilvl w:val="0"/>
                <w:numId w:val="5"/>
              </w:numPr>
            </w:pPr>
            <w:r>
              <w:t xml:space="preserve">één </w:t>
            </w:r>
            <w:r w:rsidRPr="008B1C77">
              <w:t xml:space="preserve">gat </w:t>
            </w:r>
            <w:r>
              <w:t>Ø</w:t>
            </w:r>
            <w:r w:rsidRPr="008B1C77">
              <w:t>3,2 af</w:t>
            </w:r>
            <w:r>
              <w:t>tekenen, centeren en boren</w:t>
            </w:r>
            <w:r w:rsidRPr="008B1C77">
              <w:t xml:space="preserve"> (hoogteschuifmaat, centerpons, </w:t>
            </w:r>
            <w:r w:rsidR="008B05F7">
              <w:t>bank</w:t>
            </w:r>
            <w:r w:rsidRPr="008B1C77">
              <w:t>hamer en boor Ø3,2)</w:t>
            </w:r>
            <w:r>
              <w:t xml:space="preserve">. </w:t>
            </w:r>
            <w:r w:rsidRPr="008B1C77">
              <w:t>Het andere gat neem je later over van st</w:t>
            </w:r>
            <w:r>
              <w:t>uknummer</w:t>
            </w:r>
            <w:r w:rsidRPr="008B1C77">
              <w:t xml:space="preserve"> 1</w:t>
            </w:r>
            <w:r>
              <w:t>,</w:t>
            </w:r>
            <w:r w:rsidRPr="008B1C77">
              <w:t xml:space="preserve"> nadat je </w:t>
            </w:r>
            <w:r>
              <w:t>stuknummer</w:t>
            </w:r>
            <w:r w:rsidRPr="008B1C77">
              <w:t xml:space="preserve"> 4 met 1 blindkinknagel hebt vast gezet</w:t>
            </w:r>
            <w:r>
              <w:t>.</w:t>
            </w:r>
          </w:p>
          <w:p w14:paraId="67D3BCEB" w14:textId="4138FAF7" w:rsidR="003E6E22" w:rsidRPr="008B1C77" w:rsidRDefault="008B05F7" w:rsidP="003E6E22">
            <w:pPr>
              <w:pStyle w:val="opsomming"/>
              <w:numPr>
                <w:ilvl w:val="0"/>
                <w:numId w:val="5"/>
              </w:numPr>
            </w:pPr>
            <w:r w:rsidRPr="00011A56">
              <w:t>afwerken en eindcontrole</w:t>
            </w:r>
            <w:r w:rsidR="003E6E22" w:rsidRPr="00011A56">
              <w:t xml:space="preserve"> </w:t>
            </w:r>
            <w:r w:rsidR="003E6E22" w:rsidRPr="008B1C77">
              <w:t>(</w:t>
            </w:r>
            <w:r>
              <w:t xml:space="preserve">zoetvijl en </w:t>
            </w:r>
            <w:r w:rsidR="003E6E22" w:rsidRPr="008B1C77">
              <w:t>schuifmaat)</w:t>
            </w:r>
          </w:p>
          <w:p w14:paraId="7FE25B2D" w14:textId="47C95E2C" w:rsidR="009D75B0" w:rsidRPr="001460C2" w:rsidRDefault="009D75B0" w:rsidP="005D11BE">
            <w:pPr>
              <w:pStyle w:val="opsomming"/>
              <w:numPr>
                <w:ilvl w:val="0"/>
                <w:numId w:val="0"/>
              </w:numPr>
              <w:ind w:left="397" w:hanging="397"/>
            </w:pPr>
          </w:p>
        </w:tc>
      </w:tr>
    </w:tbl>
    <w:p w14:paraId="203F8949" w14:textId="77777777" w:rsidR="00C3045B" w:rsidRDefault="00C3045B" w:rsidP="009D75B0">
      <w:pPr>
        <w:pStyle w:val="plattetekst"/>
        <w:rPr>
          <w:rFonts w:eastAsia="Calibri"/>
        </w:rPr>
        <w:sectPr w:rsidR="00C3045B" w:rsidSect="00291C1E">
          <w:type w:val="continuous"/>
          <w:pgSz w:w="11906" w:h="16838"/>
          <w:pgMar w:top="850" w:right="1134" w:bottom="1701" w:left="1134" w:header="567" w:footer="964" w:gutter="0"/>
          <w:cols w:space="708"/>
          <w:docGrid w:linePitch="360"/>
        </w:sectPr>
      </w:pPr>
    </w:p>
    <w:tbl>
      <w:tblPr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9D75B0" w:rsidRPr="0060120C" w14:paraId="49A23E7D" w14:textId="77777777" w:rsidTr="00EF300B">
        <w:tc>
          <w:tcPr>
            <w:tcW w:w="3232" w:type="dxa"/>
            <w:shd w:val="clear" w:color="auto" w:fill="auto"/>
          </w:tcPr>
          <w:p w14:paraId="09ADA15B" w14:textId="77777777" w:rsidR="009D75B0" w:rsidRDefault="009D75B0" w:rsidP="00291C1E">
            <w:pPr>
              <w:pStyle w:val="plattetekst"/>
            </w:pPr>
            <w:r w:rsidRPr="0060120C">
              <w:lastRenderedPageBreak/>
              <w:t xml:space="preserve">stuknummer </w:t>
            </w:r>
            <w:r>
              <w:t>6</w:t>
            </w:r>
          </w:p>
          <w:p w14:paraId="6513CC57" w14:textId="77777777" w:rsidR="009D75B0" w:rsidRDefault="009D75B0" w:rsidP="00291C1E">
            <w:pPr>
              <w:pStyle w:val="plattetekst"/>
            </w:pPr>
          </w:p>
          <w:p w14:paraId="43930CDB" w14:textId="6882402D" w:rsidR="009D75B0" w:rsidRDefault="008D4FD4" w:rsidP="001E0279">
            <w:pPr>
              <w:pStyle w:val="plattetekst"/>
              <w:jc w:val="center"/>
            </w:pPr>
            <w:r>
              <w:pict w14:anchorId="76C7C29F">
                <v:shape id="_x0000_i1030" type="#_x0000_t75" style="width:134.8pt;height:97.1pt">
                  <v:imagedata r:id="rId19" o:title="PIE 23 blauw BB KB laptop standaard stuknummer 6 werkvoorbereiding"/>
                </v:shape>
              </w:pict>
            </w:r>
          </w:p>
          <w:p w14:paraId="7B6112EF" w14:textId="77777777" w:rsidR="009D75B0" w:rsidRDefault="009D75B0" w:rsidP="00291C1E">
            <w:pPr>
              <w:pStyle w:val="plattetekst"/>
            </w:pPr>
          </w:p>
          <w:p w14:paraId="562051CF" w14:textId="77777777" w:rsidR="009D75B0" w:rsidRPr="0060120C" w:rsidRDefault="009D75B0" w:rsidP="00291C1E">
            <w:pPr>
              <w:pStyle w:val="plattetekst"/>
              <w:jc w:val="center"/>
            </w:pPr>
          </w:p>
        </w:tc>
        <w:tc>
          <w:tcPr>
            <w:tcW w:w="6405" w:type="dxa"/>
            <w:shd w:val="clear" w:color="auto" w:fill="auto"/>
          </w:tcPr>
          <w:p w14:paraId="7DE29BBB" w14:textId="77777777" w:rsidR="002D394A" w:rsidRPr="002D394A" w:rsidRDefault="002D394A" w:rsidP="002D394A">
            <w:pPr>
              <w:numPr>
                <w:ilvl w:val="0"/>
                <w:numId w:val="7"/>
              </w:numPr>
              <w:rPr>
                <w:rFonts w:cs="Arial"/>
                <w:szCs w:val="20"/>
                <w:lang w:eastAsia="en-US"/>
              </w:rPr>
            </w:pPr>
            <w:r w:rsidRPr="002D394A">
              <w:rPr>
                <w:rFonts w:cs="Arial"/>
                <w:szCs w:val="20"/>
                <w:lang w:eastAsia="en-US"/>
              </w:rPr>
              <w:t>maatcontrole uitgangsmateriaal (liniaal)</w:t>
            </w:r>
          </w:p>
          <w:p w14:paraId="797D4420" w14:textId="77777777" w:rsidR="002D394A" w:rsidRPr="002D394A" w:rsidRDefault="002D394A" w:rsidP="002D394A">
            <w:pPr>
              <w:numPr>
                <w:ilvl w:val="0"/>
                <w:numId w:val="7"/>
              </w:numPr>
              <w:rPr>
                <w:rFonts w:cs="Arial"/>
                <w:szCs w:val="20"/>
                <w:lang w:eastAsia="en-US"/>
              </w:rPr>
            </w:pPr>
            <w:r w:rsidRPr="002D394A">
              <w:rPr>
                <w:rFonts w:cs="Arial"/>
                <w:szCs w:val="20"/>
                <w:lang w:eastAsia="en-US"/>
              </w:rPr>
              <w:t>afbramen (vijl)</w:t>
            </w:r>
          </w:p>
          <w:p w14:paraId="55AB6EBE" w14:textId="77777777" w:rsidR="002D394A" w:rsidRPr="002D394A" w:rsidRDefault="002D394A" w:rsidP="002D394A">
            <w:pPr>
              <w:numPr>
                <w:ilvl w:val="0"/>
                <w:numId w:val="7"/>
              </w:numPr>
              <w:rPr>
                <w:rFonts w:cs="Arial"/>
                <w:szCs w:val="20"/>
                <w:lang w:eastAsia="en-US"/>
              </w:rPr>
            </w:pPr>
            <w:r w:rsidRPr="002D394A">
              <w:rPr>
                <w:rFonts w:cs="Arial"/>
                <w:szCs w:val="20"/>
                <w:lang w:eastAsia="en-US"/>
              </w:rPr>
              <w:t>een hartlijn op de strip zetten (hoogteschuifmaat)</w:t>
            </w:r>
          </w:p>
          <w:p w14:paraId="2CC45740" w14:textId="77777777" w:rsidR="002D394A" w:rsidRPr="002D394A" w:rsidRDefault="002D394A" w:rsidP="002D394A">
            <w:pPr>
              <w:numPr>
                <w:ilvl w:val="0"/>
                <w:numId w:val="7"/>
              </w:numPr>
              <w:rPr>
                <w:rFonts w:cs="Arial"/>
                <w:szCs w:val="20"/>
                <w:lang w:eastAsia="en-US"/>
              </w:rPr>
            </w:pPr>
            <w:r w:rsidRPr="002D394A">
              <w:rPr>
                <w:rFonts w:cs="Arial"/>
                <w:szCs w:val="20"/>
                <w:lang w:eastAsia="en-US"/>
              </w:rPr>
              <w:t>de gaten  Ø6,5 aftekenen en een center op de plek zetten waar deze gaten komen (blokhaak, centerpons, liniaal en hamer)</w:t>
            </w:r>
          </w:p>
          <w:p w14:paraId="0353FF21" w14:textId="77777777" w:rsidR="002D394A" w:rsidRPr="002D394A" w:rsidRDefault="002D394A" w:rsidP="002D394A">
            <w:pPr>
              <w:numPr>
                <w:ilvl w:val="0"/>
                <w:numId w:val="7"/>
              </w:numPr>
              <w:rPr>
                <w:rFonts w:cs="Arial"/>
                <w:szCs w:val="20"/>
                <w:lang w:eastAsia="en-US"/>
              </w:rPr>
            </w:pPr>
            <w:r w:rsidRPr="002D394A">
              <w:rPr>
                <w:rFonts w:cs="Arial"/>
                <w:szCs w:val="20"/>
                <w:lang w:eastAsia="en-US"/>
              </w:rPr>
              <w:t>de afrondingen aan de twee uiteinden aftekenen (steekpasser)</w:t>
            </w:r>
          </w:p>
          <w:p w14:paraId="486F5667" w14:textId="77777777" w:rsidR="002D394A" w:rsidRPr="002D394A" w:rsidRDefault="002D394A" w:rsidP="002D394A">
            <w:pPr>
              <w:numPr>
                <w:ilvl w:val="0"/>
                <w:numId w:val="7"/>
              </w:numPr>
              <w:rPr>
                <w:rFonts w:cs="Arial"/>
                <w:szCs w:val="20"/>
                <w:lang w:eastAsia="en-US"/>
              </w:rPr>
            </w:pPr>
            <w:r w:rsidRPr="002D394A">
              <w:rPr>
                <w:rFonts w:cs="Arial"/>
                <w:szCs w:val="20"/>
                <w:lang w:eastAsia="en-US"/>
              </w:rPr>
              <w:t>de twee gaten Ø6,5 boren en afbramen (boor  Ø6,5 en verzinkboor)</w:t>
            </w:r>
          </w:p>
          <w:p w14:paraId="725276D9" w14:textId="4CC51DDC" w:rsidR="002D394A" w:rsidRPr="002D394A" w:rsidRDefault="002D394A" w:rsidP="002D394A">
            <w:pPr>
              <w:numPr>
                <w:ilvl w:val="0"/>
                <w:numId w:val="7"/>
              </w:numPr>
              <w:rPr>
                <w:rFonts w:cs="Arial"/>
                <w:szCs w:val="20"/>
                <w:lang w:eastAsia="en-US"/>
              </w:rPr>
            </w:pPr>
            <w:r w:rsidRPr="002D394A">
              <w:rPr>
                <w:rFonts w:cs="Arial"/>
                <w:szCs w:val="20"/>
                <w:lang w:eastAsia="en-US"/>
              </w:rPr>
              <w:t>de twee afrondingen aanbrengen (</w:t>
            </w:r>
            <w:r w:rsidR="006168F0">
              <w:rPr>
                <w:rFonts w:cs="Arial"/>
                <w:szCs w:val="20"/>
                <w:lang w:eastAsia="en-US"/>
              </w:rPr>
              <w:t>hefboom</w:t>
            </w:r>
            <w:r w:rsidR="00784AC0">
              <w:rPr>
                <w:rFonts w:cs="Arial"/>
                <w:szCs w:val="20"/>
                <w:lang w:eastAsia="en-US"/>
              </w:rPr>
              <w:t>schaar</w:t>
            </w:r>
            <w:r w:rsidRPr="002D394A">
              <w:rPr>
                <w:rFonts w:cs="Arial"/>
                <w:szCs w:val="20"/>
                <w:lang w:eastAsia="en-US"/>
              </w:rPr>
              <w:t xml:space="preserve">, </w:t>
            </w:r>
            <w:r w:rsidR="00DB4EA6">
              <w:rPr>
                <w:rFonts w:cs="Arial"/>
                <w:szCs w:val="20"/>
                <w:lang w:eastAsia="en-US"/>
              </w:rPr>
              <w:t>basterd</w:t>
            </w:r>
            <w:r w:rsidRPr="002D394A">
              <w:rPr>
                <w:rFonts w:cs="Arial"/>
                <w:szCs w:val="20"/>
                <w:lang w:eastAsia="en-US"/>
              </w:rPr>
              <w:t>vijl en zoetvijl)</w:t>
            </w:r>
          </w:p>
          <w:p w14:paraId="77D50991" w14:textId="77777777" w:rsidR="002D394A" w:rsidRPr="002D394A" w:rsidRDefault="002D394A" w:rsidP="00A14161">
            <w:pPr>
              <w:numPr>
                <w:ilvl w:val="0"/>
                <w:numId w:val="7"/>
              </w:numPr>
            </w:pPr>
            <w:r w:rsidRPr="002D394A">
              <w:rPr>
                <w:rFonts w:cs="Arial"/>
                <w:szCs w:val="20"/>
                <w:lang w:eastAsia="en-US"/>
              </w:rPr>
              <w:t>afwerken (zoetvijl)</w:t>
            </w:r>
          </w:p>
          <w:p w14:paraId="05A9C846" w14:textId="3DADECBA" w:rsidR="00F34403" w:rsidRDefault="002D394A" w:rsidP="00F34403">
            <w:pPr>
              <w:numPr>
                <w:ilvl w:val="0"/>
                <w:numId w:val="7"/>
              </w:numPr>
            </w:pPr>
            <w:r w:rsidRPr="002D394A">
              <w:t>eindcontrole (liniaal en schuifmaat)</w:t>
            </w:r>
          </w:p>
          <w:p w14:paraId="1DCC81F4" w14:textId="4797A827" w:rsidR="009D75B0" w:rsidRPr="001460C2" w:rsidRDefault="009D75B0" w:rsidP="005B6E6B">
            <w:pPr>
              <w:pStyle w:val="opsomming"/>
              <w:numPr>
                <w:ilvl w:val="0"/>
                <w:numId w:val="0"/>
              </w:numPr>
              <w:ind w:left="397" w:hanging="397"/>
            </w:pPr>
          </w:p>
        </w:tc>
      </w:tr>
    </w:tbl>
    <w:p w14:paraId="30CC20BF" w14:textId="28DDF439" w:rsidR="009D75B0" w:rsidRPr="00EF300B" w:rsidRDefault="009D75B0" w:rsidP="005B6E6B"/>
    <w:p w14:paraId="65EEF0DE" w14:textId="1A9B5D67" w:rsidR="00585BA9" w:rsidRPr="00EF300B" w:rsidRDefault="00585BA9" w:rsidP="005B6E6B"/>
    <w:tbl>
      <w:tblPr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585BA9" w:rsidRPr="0060120C" w14:paraId="542F4DA9" w14:textId="77777777" w:rsidTr="00C52A49">
        <w:tc>
          <w:tcPr>
            <w:tcW w:w="3052" w:type="dxa"/>
            <w:shd w:val="clear" w:color="auto" w:fill="auto"/>
          </w:tcPr>
          <w:p w14:paraId="4DE0C464" w14:textId="1C2B4BA0" w:rsidR="00585BA9" w:rsidRDefault="00585BA9" w:rsidP="00C52A49">
            <w:pPr>
              <w:pStyle w:val="plattetekst"/>
            </w:pPr>
            <w:r w:rsidRPr="0060120C">
              <w:t xml:space="preserve">stuknummer </w:t>
            </w:r>
            <w:r>
              <w:t>7</w:t>
            </w:r>
          </w:p>
          <w:p w14:paraId="42DB182E" w14:textId="77777777" w:rsidR="00585BA9" w:rsidRDefault="00585BA9" w:rsidP="00C52A49">
            <w:pPr>
              <w:pStyle w:val="plattetekst"/>
            </w:pPr>
          </w:p>
          <w:p w14:paraId="6A3B6D1B" w14:textId="533F88E4" w:rsidR="00585BA9" w:rsidRDefault="008D4FD4" w:rsidP="00C52A49">
            <w:pPr>
              <w:pStyle w:val="plattetekst"/>
              <w:jc w:val="center"/>
            </w:pPr>
            <w:r>
              <w:pict w14:anchorId="71D353B7">
                <v:shape id="_x0000_i1031" type="#_x0000_t75" style="width:92.1pt;height:71.15pt">
                  <v:imagedata r:id="rId20" o:title="PIE 23 blauw BB KB laptop standaard stuknummer 7 werkvoorbereiding"/>
                </v:shape>
              </w:pict>
            </w:r>
          </w:p>
          <w:p w14:paraId="04D5A132" w14:textId="77777777" w:rsidR="00585BA9" w:rsidRDefault="00585BA9" w:rsidP="00C52A49">
            <w:pPr>
              <w:pStyle w:val="plattetekst"/>
            </w:pPr>
          </w:p>
          <w:p w14:paraId="12959C5C" w14:textId="77777777" w:rsidR="00585BA9" w:rsidRPr="0060120C" w:rsidRDefault="00585BA9" w:rsidP="00C52A49">
            <w:pPr>
              <w:pStyle w:val="plattetekst"/>
              <w:jc w:val="center"/>
            </w:pPr>
          </w:p>
        </w:tc>
        <w:tc>
          <w:tcPr>
            <w:tcW w:w="6047" w:type="dxa"/>
            <w:shd w:val="clear" w:color="auto" w:fill="auto"/>
          </w:tcPr>
          <w:p w14:paraId="3B031501" w14:textId="77777777" w:rsidR="004E2B5F" w:rsidRPr="008B1C77" w:rsidRDefault="004E2B5F" w:rsidP="004E2B5F">
            <w:pPr>
              <w:pStyle w:val="opsomming"/>
            </w:pPr>
            <w:r w:rsidRPr="008B1C77">
              <w:t>maatcontrole uitgangsmateriaal (schuifmaat)</w:t>
            </w:r>
          </w:p>
          <w:p w14:paraId="00499944" w14:textId="77777777" w:rsidR="004E2B5F" w:rsidRPr="008B1C77" w:rsidRDefault="004E2B5F" w:rsidP="004E2B5F">
            <w:pPr>
              <w:pStyle w:val="opsomming"/>
            </w:pPr>
            <w:r w:rsidRPr="008B1C77">
              <w:t>afbramen (vijl)</w:t>
            </w:r>
          </w:p>
          <w:p w14:paraId="22896746" w14:textId="77777777" w:rsidR="004E2B5F" w:rsidRPr="008B1C77" w:rsidRDefault="004E2B5F" w:rsidP="004E2B5F">
            <w:pPr>
              <w:pStyle w:val="opsomming"/>
            </w:pPr>
            <w:r w:rsidRPr="008B1C77">
              <w:t>werkstuk inspannen (draaimachine)</w:t>
            </w:r>
          </w:p>
          <w:p w14:paraId="0C4BAA4C" w14:textId="77777777" w:rsidR="004E2B5F" w:rsidRPr="008B1C77" w:rsidRDefault="004E2B5F" w:rsidP="004E2B5F">
            <w:pPr>
              <w:pStyle w:val="opsomming"/>
            </w:pPr>
            <w:proofErr w:type="spellStart"/>
            <w:r w:rsidRPr="008B1C77">
              <w:t>kopvlak</w:t>
            </w:r>
            <w:proofErr w:type="spellEnd"/>
            <w:r w:rsidRPr="008B1C77">
              <w:t xml:space="preserve"> vlakdraaien (draaimachine en gebogen ruwbeitel)</w:t>
            </w:r>
          </w:p>
          <w:p w14:paraId="4DD0DA82" w14:textId="5F060033" w:rsidR="004E2B5F" w:rsidRPr="008B1C77" w:rsidRDefault="004E2B5F" w:rsidP="004E2B5F">
            <w:pPr>
              <w:pStyle w:val="opsomming"/>
            </w:pPr>
            <w:r>
              <w:t>g</w:t>
            </w:r>
            <w:r w:rsidRPr="008B1C77">
              <w:t>at M6 boren (centerboor, boor Ø5)</w:t>
            </w:r>
          </w:p>
          <w:p w14:paraId="605B9035" w14:textId="3FF80E6A" w:rsidR="004E2B5F" w:rsidRPr="008B1C77" w:rsidRDefault="004E2B5F" w:rsidP="004E2B5F">
            <w:pPr>
              <w:pStyle w:val="opsomming"/>
            </w:pPr>
            <w:r>
              <w:t>w</w:t>
            </w:r>
            <w:r w:rsidRPr="008B1C77">
              <w:t xml:space="preserve">erkstuk </w:t>
            </w:r>
            <w:r w:rsidR="00304C9A">
              <w:t>omspannen, vlakken en op lengte draaien</w:t>
            </w:r>
            <w:r>
              <w:t xml:space="preserve"> </w:t>
            </w:r>
            <w:r w:rsidRPr="008B1C77">
              <w:t>(draai</w:t>
            </w:r>
            <w:r w:rsidR="00304C9A">
              <w:t xml:space="preserve">machine </w:t>
            </w:r>
            <w:r w:rsidRPr="008B1C77">
              <w:t>en gebogen ruwbeitel)</w:t>
            </w:r>
          </w:p>
          <w:p w14:paraId="49AC0D98" w14:textId="2F8CC310" w:rsidR="004E2B5F" w:rsidRPr="008B1C77" w:rsidRDefault="004E2B5F" w:rsidP="004E2B5F">
            <w:pPr>
              <w:pStyle w:val="opsomming"/>
            </w:pPr>
            <w:r w:rsidRPr="008B1C77">
              <w:t xml:space="preserve">schroefdraad M6 </w:t>
            </w:r>
            <w:r>
              <w:t xml:space="preserve">tappen </w:t>
            </w:r>
            <w:r w:rsidRPr="008B1C77">
              <w:t>(tap M6)</w:t>
            </w:r>
          </w:p>
          <w:p w14:paraId="1FF95355" w14:textId="0B40D4BA" w:rsidR="00585BA9" w:rsidRDefault="004E2B5F" w:rsidP="00C52A49">
            <w:pPr>
              <w:pStyle w:val="opsomming"/>
            </w:pPr>
            <w:r w:rsidRPr="008B1C77">
              <w:t>eindcontrole</w:t>
            </w:r>
            <w:r>
              <w:t xml:space="preserve"> </w:t>
            </w:r>
            <w:r w:rsidRPr="008B1C77">
              <w:t>(schuifmaat)</w:t>
            </w:r>
          </w:p>
          <w:p w14:paraId="3AFE988E" w14:textId="77777777" w:rsidR="00585BA9" w:rsidRPr="001460C2" w:rsidRDefault="00585BA9" w:rsidP="00C52A49">
            <w:pPr>
              <w:pStyle w:val="opsomming"/>
              <w:numPr>
                <w:ilvl w:val="0"/>
                <w:numId w:val="0"/>
              </w:numPr>
              <w:ind w:left="397" w:hanging="397"/>
            </w:pPr>
          </w:p>
        </w:tc>
      </w:tr>
    </w:tbl>
    <w:p w14:paraId="564948EA" w14:textId="77777777" w:rsidR="00E5737B" w:rsidRDefault="00E5737B" w:rsidP="005B6E6B">
      <w:pPr>
        <w:rPr>
          <w:sz w:val="2"/>
          <w:szCs w:val="2"/>
        </w:rPr>
        <w:sectPr w:rsidR="00E5737B" w:rsidSect="009D75B0">
          <w:headerReference w:type="default" r:id="rId21"/>
          <w:pgSz w:w="11906" w:h="16838"/>
          <w:pgMar w:top="850" w:right="1134" w:bottom="1701" w:left="1134" w:header="567" w:footer="964" w:gutter="0"/>
          <w:cols w:space="708"/>
          <w:docGrid w:linePitch="360"/>
        </w:sectPr>
      </w:pPr>
    </w:p>
    <w:tbl>
      <w:tblPr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196EF3" w:rsidRPr="0060120C" w14:paraId="0A5FE229" w14:textId="77777777" w:rsidTr="00EF300B">
        <w:tc>
          <w:tcPr>
            <w:tcW w:w="3232" w:type="dxa"/>
            <w:shd w:val="clear" w:color="auto" w:fill="auto"/>
          </w:tcPr>
          <w:p w14:paraId="2F676FA6" w14:textId="403FD876" w:rsidR="00196EF3" w:rsidRDefault="00196EF3" w:rsidP="00C52A49">
            <w:pPr>
              <w:pStyle w:val="plattetekst"/>
            </w:pPr>
            <w:r w:rsidRPr="0060120C">
              <w:lastRenderedPageBreak/>
              <w:t xml:space="preserve">stuknummer </w:t>
            </w:r>
            <w:r w:rsidR="00E5737B">
              <w:t>8</w:t>
            </w:r>
          </w:p>
          <w:p w14:paraId="2E3307C0" w14:textId="77777777" w:rsidR="00196EF3" w:rsidRDefault="00196EF3" w:rsidP="00C52A49">
            <w:pPr>
              <w:pStyle w:val="plattetekst"/>
            </w:pPr>
          </w:p>
          <w:p w14:paraId="76BD1F6C" w14:textId="694BFC3B" w:rsidR="00196EF3" w:rsidRDefault="008D4FD4" w:rsidP="00C52A49">
            <w:pPr>
              <w:pStyle w:val="plattetekst"/>
              <w:jc w:val="center"/>
            </w:pPr>
            <w:r>
              <w:pict w14:anchorId="549167E7">
                <v:shape id="_x0000_i1032" type="#_x0000_t75" style="width:115.55pt;height:81.2pt">
                  <v:imagedata r:id="rId22" o:title="PIE 23 blauw BB KB laptop standaard stuknummer 8 werkvoorbereiding"/>
                </v:shape>
              </w:pict>
            </w:r>
          </w:p>
          <w:p w14:paraId="506B67CC" w14:textId="77777777" w:rsidR="00196EF3" w:rsidRDefault="00196EF3" w:rsidP="00C52A49">
            <w:pPr>
              <w:pStyle w:val="plattetekst"/>
            </w:pPr>
          </w:p>
          <w:p w14:paraId="4379D6CC" w14:textId="77777777" w:rsidR="00196EF3" w:rsidRPr="0060120C" w:rsidRDefault="00196EF3" w:rsidP="00C52A49">
            <w:pPr>
              <w:pStyle w:val="plattetekst"/>
              <w:jc w:val="center"/>
            </w:pPr>
          </w:p>
        </w:tc>
        <w:tc>
          <w:tcPr>
            <w:tcW w:w="6405" w:type="dxa"/>
            <w:shd w:val="clear" w:color="auto" w:fill="auto"/>
          </w:tcPr>
          <w:p w14:paraId="136DC907" w14:textId="77777777" w:rsidR="00E5737B" w:rsidRPr="008B1C77" w:rsidRDefault="00E5737B" w:rsidP="00E5737B">
            <w:pPr>
              <w:pStyle w:val="opsomming"/>
            </w:pPr>
            <w:r w:rsidRPr="008B1C77">
              <w:t>maatcontrole uitgangsmateriaal (liniaal)</w:t>
            </w:r>
          </w:p>
          <w:p w14:paraId="75C5BB33" w14:textId="77777777" w:rsidR="00E5737B" w:rsidRPr="008B1C77" w:rsidRDefault="00E5737B" w:rsidP="00E5737B">
            <w:pPr>
              <w:pStyle w:val="opsomming"/>
            </w:pPr>
            <w:r w:rsidRPr="008B1C77">
              <w:t>afbramen (vijl)</w:t>
            </w:r>
          </w:p>
          <w:p w14:paraId="3DAB936E" w14:textId="77777777" w:rsidR="00E5737B" w:rsidRPr="008B1C77" w:rsidRDefault="00E5737B" w:rsidP="00E5737B">
            <w:pPr>
              <w:pStyle w:val="opsomming"/>
            </w:pPr>
            <w:proofErr w:type="spellStart"/>
            <w:r w:rsidRPr="008B1C77">
              <w:t>kopvlak</w:t>
            </w:r>
            <w:proofErr w:type="spellEnd"/>
            <w:r w:rsidRPr="008B1C77">
              <w:t xml:space="preserve"> vlakdraaien (draaimachine en gebogen ruwbeitel) (uitsteeklengte 25 mm)</w:t>
            </w:r>
          </w:p>
          <w:p w14:paraId="7A43BF32" w14:textId="669BA372" w:rsidR="00E5737B" w:rsidRPr="008B1C77" w:rsidRDefault="00E5737B" w:rsidP="00E5737B">
            <w:pPr>
              <w:pStyle w:val="opsomming"/>
            </w:pPr>
            <w:r w:rsidRPr="008B1C77">
              <w:t xml:space="preserve">de diameter Ø10 </w:t>
            </w:r>
            <w:r>
              <w:t xml:space="preserve">draaien </w:t>
            </w:r>
            <w:r w:rsidRPr="008B1C77">
              <w:t>over een lengte van 21</w:t>
            </w:r>
            <w:r w:rsidR="00047E2B">
              <w:t> </w:t>
            </w:r>
            <w:r w:rsidRPr="008B1C77">
              <w:t xml:space="preserve">mm (draaimachine en </w:t>
            </w:r>
            <w:proofErr w:type="spellStart"/>
            <w:r w:rsidRPr="008B1C77">
              <w:t>mesbeitel</w:t>
            </w:r>
            <w:proofErr w:type="spellEnd"/>
            <w:r w:rsidRPr="008B1C77">
              <w:t>)</w:t>
            </w:r>
          </w:p>
          <w:p w14:paraId="140AD202" w14:textId="677D52EA" w:rsidR="00E5737B" w:rsidRDefault="00E5737B" w:rsidP="00E5737B">
            <w:pPr>
              <w:pStyle w:val="opsomming"/>
            </w:pPr>
            <w:r w:rsidRPr="008B1C77">
              <w:t xml:space="preserve">de tap M6 </w:t>
            </w:r>
            <w:r>
              <w:t xml:space="preserve">draaien </w:t>
            </w:r>
            <w:r w:rsidRPr="008B1C77">
              <w:t>over een lengte van 15 mm (6</w:t>
            </w:r>
            <w:r w:rsidR="00047E2B">
              <w:t> </w:t>
            </w:r>
            <w:r w:rsidRPr="008B1C77">
              <w:t xml:space="preserve">mm) (draaimachine en </w:t>
            </w:r>
            <w:proofErr w:type="spellStart"/>
            <w:r w:rsidRPr="008B1C77">
              <w:t>mesbeitel</w:t>
            </w:r>
            <w:proofErr w:type="spellEnd"/>
            <w:r w:rsidRPr="008B1C77">
              <w:t>)</w:t>
            </w:r>
          </w:p>
          <w:p w14:paraId="7E275F7A" w14:textId="0B39C268" w:rsidR="00E5737B" w:rsidRPr="008B1C77" w:rsidRDefault="006655E5" w:rsidP="006655E5">
            <w:pPr>
              <w:pStyle w:val="opsomming"/>
            </w:pPr>
            <w:r>
              <w:t>schroefdraad M6 aanbrengen (draaimachine</w:t>
            </w:r>
            <w:r w:rsidR="00BB166D">
              <w:t xml:space="preserve"> of snijraam en snijraamhouder</w:t>
            </w:r>
            <w:r>
              <w:t>)</w:t>
            </w:r>
          </w:p>
          <w:p w14:paraId="4786D9D5" w14:textId="77777777" w:rsidR="00E5737B" w:rsidRPr="008B1C77" w:rsidRDefault="00E5737B" w:rsidP="00E5737B">
            <w:pPr>
              <w:pStyle w:val="opsomming"/>
            </w:pPr>
            <w:r>
              <w:t>w</w:t>
            </w:r>
            <w:r w:rsidRPr="008B1C77">
              <w:t>erkstuk omdraaien en een meetvlak op de andere kopse kant draaien</w:t>
            </w:r>
            <w:r>
              <w:t xml:space="preserve"> </w:t>
            </w:r>
            <w:r w:rsidRPr="008B1C77">
              <w:t>(draaimachine en gebogen ruwbeitel)</w:t>
            </w:r>
          </w:p>
          <w:p w14:paraId="1B5FACCD" w14:textId="77777777" w:rsidR="00E5737B" w:rsidRPr="008B1C77" w:rsidRDefault="00E5737B" w:rsidP="00E5737B">
            <w:pPr>
              <w:pStyle w:val="opsomming"/>
            </w:pPr>
            <w:r w:rsidRPr="008B1C77">
              <w:t>lengte opmeten en werkstuk weer inspannen</w:t>
            </w:r>
            <w:r>
              <w:t xml:space="preserve"> </w:t>
            </w:r>
            <w:r w:rsidRPr="008B1C77">
              <w:t>(draaibank en schuifmaat)</w:t>
            </w:r>
          </w:p>
          <w:p w14:paraId="64BE8FBA" w14:textId="77777777" w:rsidR="00E5737B" w:rsidRPr="008B1C77" w:rsidRDefault="00E5737B" w:rsidP="00E5737B">
            <w:pPr>
              <w:pStyle w:val="opsomming"/>
            </w:pPr>
            <w:r w:rsidRPr="008B1C77">
              <w:t>het werkstuk op lengte 60 mm</w:t>
            </w:r>
            <w:r>
              <w:t xml:space="preserve"> draaien </w:t>
            </w:r>
            <w:r w:rsidRPr="008B1C77">
              <w:t>(draaimachine en gebogen ruwbeitel)</w:t>
            </w:r>
          </w:p>
          <w:p w14:paraId="7D9CB0FA" w14:textId="77777777" w:rsidR="00E5737B" w:rsidRPr="008B1C77" w:rsidRDefault="00E5737B" w:rsidP="00E5737B">
            <w:pPr>
              <w:pStyle w:val="opsomming"/>
            </w:pPr>
            <w:r w:rsidRPr="008B1C77">
              <w:t xml:space="preserve">schuine kant </w:t>
            </w:r>
            <w:r>
              <w:t xml:space="preserve">2x45° </w:t>
            </w:r>
            <w:r w:rsidRPr="008B1C77">
              <w:t xml:space="preserve">aan het werkstuk </w:t>
            </w:r>
            <w:r>
              <w:t xml:space="preserve">draaien </w:t>
            </w:r>
            <w:r w:rsidRPr="008B1C77">
              <w:t>(draaimachine en gebogen ruwbeitel)</w:t>
            </w:r>
          </w:p>
          <w:p w14:paraId="05EFE4E4" w14:textId="505C9C9F" w:rsidR="00196EF3" w:rsidRDefault="00E5737B" w:rsidP="0021582D">
            <w:pPr>
              <w:pStyle w:val="opsomming"/>
            </w:pPr>
            <w:r>
              <w:t>e</w:t>
            </w:r>
            <w:r w:rsidRPr="008B1C77">
              <w:t>indcontrole</w:t>
            </w:r>
            <w:r>
              <w:t xml:space="preserve"> </w:t>
            </w:r>
            <w:r w:rsidRPr="008B1C77">
              <w:t>(gradenboog en liniaal)</w:t>
            </w:r>
          </w:p>
          <w:p w14:paraId="4EE6E159" w14:textId="77777777" w:rsidR="00196EF3" w:rsidRPr="001460C2" w:rsidRDefault="00196EF3" w:rsidP="00EF300B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19DE94EC" w14:textId="77777777" w:rsidR="00196EF3" w:rsidRDefault="00196EF3" w:rsidP="005B6E6B">
      <w:pPr>
        <w:rPr>
          <w:sz w:val="2"/>
          <w:szCs w:val="2"/>
        </w:rPr>
      </w:pPr>
    </w:p>
    <w:sectPr w:rsidR="00196EF3" w:rsidSect="009D75B0">
      <w:pgSz w:w="11906" w:h="16838"/>
      <w:pgMar w:top="850" w:right="1134" w:bottom="1701" w:left="1134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0A7713" w14:textId="77777777" w:rsidR="00AC3FE3" w:rsidRDefault="00AC3FE3">
      <w:r>
        <w:separator/>
      </w:r>
    </w:p>
  </w:endnote>
  <w:endnote w:type="continuationSeparator" w:id="0">
    <w:p w14:paraId="577D8B1F" w14:textId="77777777" w:rsidR="00AC3FE3" w:rsidRDefault="00AC3F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C1F549D7-D71E-4AC6-8B67-942FEE63921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1BF5AE84-13E1-4CBE-B8E2-D9D1EB03EE94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F9D37201-FBDA-4C49-ACBE-F90AECB102C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C43697" w14:textId="7BB05E05" w:rsidR="00540997" w:rsidRPr="00540997" w:rsidRDefault="00F53C44" w:rsidP="00540997">
    <w:pPr>
      <w:pStyle w:val="Voettekst0"/>
    </w:pPr>
    <w:r w:rsidRPr="00F53C44">
      <w:rPr>
        <w:rStyle w:val="sdu"/>
      </w:rPr>
      <w:t>v</w:t>
    </w:r>
    <w:r w:rsidR="006613B5">
      <w:rPr>
        <w:rStyle w:val="sdu"/>
      </w:rPr>
      <w:t>b</w:t>
    </w:r>
    <w:r w:rsidRPr="00F53C44">
      <w:rPr>
        <w:rStyle w:val="sdu"/>
      </w:rPr>
      <w:t>_bijlage_bb.docx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B45A9B" w14:textId="77777777" w:rsidR="00540997" w:rsidRDefault="00540997">
    <w:r>
      <w:t>0000-0000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1E2431" w14:textId="75BF896A" w:rsidR="009D75B0" w:rsidRPr="00D04AE3" w:rsidRDefault="008D4FD4" w:rsidP="00D04AE3">
    <w:pPr>
      <w:pStyle w:val="Voettekst0"/>
    </w:pPr>
    <w:r>
      <w:rPr>
        <w:noProof/>
      </w:rPr>
      <w:pict w14:anchorId="560E181A"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43009" type="#_x0000_t202" style="position:absolute;margin-left:56.7pt;margin-top:779.65pt;width:481.9pt;height:1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" filled="f" stroked="f">
          <v:textbox inset="0,0,0,0">
            <w:txbxContent>
              <w:p w14:paraId="468D1AF4" w14:textId="6BE55CBC" w:rsidR="00540997" w:rsidRDefault="00F53C44">
                <w:pPr>
                  <w:pStyle w:val="voettekst"/>
                </w:pPr>
                <w:r w:rsidRPr="00F53C44">
                  <w:rPr>
                    <w:rStyle w:val="sdu"/>
                  </w:rPr>
                  <w:t>v</w:t>
                </w:r>
                <w:r w:rsidR="006613B5">
                  <w:rPr>
                    <w:rStyle w:val="sdu"/>
                  </w:rPr>
                  <w:t>b</w:t>
                </w:r>
                <w:r w:rsidRPr="00F53C44">
                  <w:rPr>
                    <w:rStyle w:val="sdu"/>
                  </w:rPr>
                  <w:t>_bijlage_bb.docx</w:t>
                </w:r>
                <w:r w:rsidR="00540997">
                  <w:rPr>
                    <w:rStyle w:val="sdu"/>
                  </w:rPr>
                  <w:tab/>
                </w:r>
                <w:r w:rsidR="00540997">
                  <w:rPr>
                    <w:rStyle w:val="pagnr"/>
                  </w:rPr>
                  <w:fldChar w:fldCharType="begin"/>
                </w:r>
                <w:r w:rsidR="00540997">
                  <w:rPr>
                    <w:rStyle w:val="pagnr"/>
                  </w:rPr>
                  <w:instrText xml:space="preserve"> PAGE </w:instrText>
                </w:r>
                <w:r w:rsidR="00540997">
                  <w:rPr>
                    <w:rStyle w:val="pagnr"/>
                  </w:rPr>
                  <w:fldChar w:fldCharType="separate"/>
                </w:r>
                <w:r w:rsidR="00540997">
                  <w:rPr>
                    <w:rStyle w:val="pagnr"/>
                    <w:noProof/>
                  </w:rPr>
                  <w:t>2</w:t>
                </w:r>
                <w:r w:rsidR="00540997">
                  <w:rPr>
                    <w:rStyle w:val="pagnr"/>
                  </w:rPr>
                  <w:fldChar w:fldCharType="end"/>
                </w:r>
                <w:r w:rsidR="00540997">
                  <w:rPr>
                    <w:rStyle w:val="pagnr"/>
                  </w:rPr>
                  <w:t xml:space="preserve"> / </w:t>
                </w:r>
                <w:r w:rsidR="00540997">
                  <w:rPr>
                    <w:rStyle w:val="pagnr"/>
                  </w:rPr>
                  <w:fldChar w:fldCharType="begin"/>
                </w:r>
                <w:r w:rsidR="00540997">
                  <w:rPr>
                    <w:rStyle w:val="pagnr"/>
                  </w:rPr>
                  <w:instrText xml:space="preserve"> NUMPAGES   \* MERGEFORMAT </w:instrText>
                </w:r>
                <w:r w:rsidR="00540997">
                  <w:rPr>
                    <w:rStyle w:val="pagnr"/>
                  </w:rPr>
                  <w:fldChar w:fldCharType="separate"/>
                </w:r>
                <w:r w:rsidR="00540997">
                  <w:rPr>
                    <w:rStyle w:val="pagnr"/>
                    <w:noProof/>
                  </w:rPr>
                  <w:t>2</w:t>
                </w:r>
                <w:r w:rsidR="00540997">
                  <w:rPr>
                    <w:rStyle w:val="pagnr"/>
                  </w:rPr>
                  <w:fldChar w:fldCharType="end"/>
                </w:r>
              </w:p>
            </w:txbxContent>
          </v:textbox>
          <w10:wrap type="square"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020857" w14:textId="77777777" w:rsidR="00AC3FE3" w:rsidRDefault="00AC3FE3">
      <w:r>
        <w:separator/>
      </w:r>
    </w:p>
  </w:footnote>
  <w:footnote w:type="continuationSeparator" w:id="0">
    <w:p w14:paraId="19BA5A73" w14:textId="77777777" w:rsidR="00AC3FE3" w:rsidRDefault="00AC3F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AB562F" w14:textId="52CE87B8" w:rsidR="00F013DE" w:rsidRPr="00F13590" w:rsidRDefault="00F013DE" w:rsidP="00F13590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28F461D"/>
    <w:multiLevelType w:val="multilevel"/>
    <w:tmpl w:val="979A625E"/>
    <w:name w:val="opsomming"/>
    <w:lvl w:ilvl="0">
      <w:start w:val="1"/>
      <w:numFmt w:val="bullet"/>
      <w:lvlRestart w:val="0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opsomming3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 w15:restartNumberingAfterBreak="0">
    <w:nsid w:val="2BB73C66"/>
    <w:multiLevelType w:val="multilevel"/>
    <w:tmpl w:val="C1F45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8" w15:restartNumberingAfterBreak="0">
    <w:nsid w:val="353C0EFB"/>
    <w:multiLevelType w:val="multilevel"/>
    <w:tmpl w:val="D4B6C2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0" w15:restartNumberingAfterBreak="0">
    <w:nsid w:val="392E6727"/>
    <w:multiLevelType w:val="multilevel"/>
    <w:tmpl w:val="442A7F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1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2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3" w15:restartNumberingAfterBreak="0">
    <w:nsid w:val="5D74632D"/>
    <w:multiLevelType w:val="multilevel"/>
    <w:tmpl w:val="1C10E1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4" w15:restartNumberingAfterBreak="0">
    <w:nsid w:val="5EFD662D"/>
    <w:multiLevelType w:val="multilevel"/>
    <w:tmpl w:val="0FB26C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9"/>
  </w:num>
  <w:num w:numId="3">
    <w:abstractNumId w:val="7"/>
  </w:num>
  <w:num w:numId="4">
    <w:abstractNumId w:val="3"/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2"/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</w:num>
  <w:num w:numId="10">
    <w:abstractNumId w:val="2"/>
  </w:num>
  <w:num w:numId="11">
    <w:abstractNumId w:val="2"/>
  </w:num>
  <w:num w:numId="12">
    <w:abstractNumId w:val="10"/>
  </w:num>
  <w:num w:numId="13">
    <w:abstractNumId w:val="2"/>
  </w:num>
  <w:num w:numId="14">
    <w:abstractNumId w:val="8"/>
  </w:num>
  <w:num w:numId="15">
    <w:abstractNumId w:val="2"/>
  </w:num>
  <w:num w:numId="16">
    <w:abstractNumId w:val="6"/>
  </w:num>
  <w:num w:numId="17">
    <w:abstractNumId w:val="2"/>
  </w:num>
  <w:num w:numId="18">
    <w:abstractNumId w:val="13"/>
  </w:num>
  <w:num w:numId="19">
    <w:abstractNumId w:val="2"/>
  </w:num>
  <w:num w:numId="20">
    <w:abstractNumId w:val="2"/>
  </w:num>
  <w:num w:numId="21">
    <w:abstractNumId w:val="2"/>
  </w:num>
  <w:num w:numId="22">
    <w:abstractNumId w:val="2"/>
  </w:num>
  <w:num w:numId="23">
    <w:abstractNumId w:val="2"/>
  </w:num>
  <w:num w:numId="24">
    <w:abstractNumId w:val="2"/>
  </w:num>
  <w:num w:numId="25">
    <w:abstractNumId w:val="2"/>
  </w:num>
  <w:num w:numId="26">
    <w:abstractNumId w:val="2"/>
  </w:num>
  <w:num w:numId="27">
    <w:abstractNumId w:val="2"/>
  </w:num>
  <w:num w:numId="28">
    <w:abstractNumId w:val="2"/>
  </w:num>
  <w:num w:numId="29">
    <w:abstractNumId w:val="2"/>
  </w:num>
  <w:num w:numId="30">
    <w:abstractNumId w:val="2"/>
  </w:num>
  <w:num w:numId="31">
    <w:abstractNumId w:val="2"/>
  </w:num>
  <w:num w:numId="32">
    <w:abstractNumId w:val="2"/>
  </w:num>
  <w:num w:numId="33">
    <w:abstractNumId w:val="2"/>
  </w:num>
  <w:num w:numId="34">
    <w:abstractNumId w:val="2"/>
  </w:num>
  <w:num w:numId="35">
    <w:abstractNumId w:val="12"/>
  </w:num>
  <w:num w:numId="36">
    <w:abstractNumId w:val="4"/>
  </w:num>
  <w:num w:numId="37">
    <w:abstractNumId w:val="5"/>
  </w:num>
  <w:num w:numId="38">
    <w:abstractNumId w:val="11"/>
  </w:num>
  <w:num w:numId="39">
    <w:abstractNumId w:val="2"/>
  </w:num>
  <w:num w:numId="40">
    <w:abstractNumId w:val="2"/>
  </w:num>
  <w:num w:numId="41">
    <w:abstractNumId w:val="2"/>
  </w:num>
  <w:num w:numId="42">
    <w:abstractNumId w:val="2"/>
  </w:num>
  <w:num w:numId="43">
    <w:abstractNumId w:val="2"/>
  </w:num>
  <w:num w:numId="44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doNotHyphenateCaps/>
  <w:drawingGridHorizontalSpacing w:val="123"/>
  <w:displayHorizontalDrawingGridEvery w:val="2"/>
  <w:characterSpacingControl w:val="doNotCompress"/>
  <w:hdrShapeDefaults>
    <o:shapedefaults v:ext="edit" spidmax="43011"/>
    <o:shapelayout v:ext="edit">
      <o:idmap v:ext="edit" data="4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E37B09"/>
    <w:rsid w:val="0001001D"/>
    <w:rsid w:val="00010536"/>
    <w:rsid w:val="00010B7B"/>
    <w:rsid w:val="00011A56"/>
    <w:rsid w:val="0001492D"/>
    <w:rsid w:val="0002051A"/>
    <w:rsid w:val="0002506D"/>
    <w:rsid w:val="00031DDE"/>
    <w:rsid w:val="00042555"/>
    <w:rsid w:val="00042F23"/>
    <w:rsid w:val="000439EB"/>
    <w:rsid w:val="000443EE"/>
    <w:rsid w:val="00044C2D"/>
    <w:rsid w:val="00047E2B"/>
    <w:rsid w:val="00061253"/>
    <w:rsid w:val="0007134D"/>
    <w:rsid w:val="00083110"/>
    <w:rsid w:val="000C5AFE"/>
    <w:rsid w:val="000C6C75"/>
    <w:rsid w:val="000D00B1"/>
    <w:rsid w:val="000D78CB"/>
    <w:rsid w:val="000D7F35"/>
    <w:rsid w:val="000E0253"/>
    <w:rsid w:val="000F78D2"/>
    <w:rsid w:val="00122901"/>
    <w:rsid w:val="0012540A"/>
    <w:rsid w:val="001310F2"/>
    <w:rsid w:val="001315F1"/>
    <w:rsid w:val="001408DF"/>
    <w:rsid w:val="001418EA"/>
    <w:rsid w:val="00142103"/>
    <w:rsid w:val="0015753A"/>
    <w:rsid w:val="001632C9"/>
    <w:rsid w:val="001756FA"/>
    <w:rsid w:val="0017611D"/>
    <w:rsid w:val="001803CE"/>
    <w:rsid w:val="00186095"/>
    <w:rsid w:val="00193974"/>
    <w:rsid w:val="00196EF3"/>
    <w:rsid w:val="001B20DF"/>
    <w:rsid w:val="001B3CBA"/>
    <w:rsid w:val="001C59D6"/>
    <w:rsid w:val="001D019D"/>
    <w:rsid w:val="001D7423"/>
    <w:rsid w:val="001E0279"/>
    <w:rsid w:val="00211180"/>
    <w:rsid w:val="002125AE"/>
    <w:rsid w:val="00242B53"/>
    <w:rsid w:val="00243FF8"/>
    <w:rsid w:val="0024714C"/>
    <w:rsid w:val="00247B92"/>
    <w:rsid w:val="0025336C"/>
    <w:rsid w:val="00256940"/>
    <w:rsid w:val="002650F5"/>
    <w:rsid w:val="002675FF"/>
    <w:rsid w:val="00291C1E"/>
    <w:rsid w:val="0029506F"/>
    <w:rsid w:val="00297BB2"/>
    <w:rsid w:val="002A5068"/>
    <w:rsid w:val="002C3A6E"/>
    <w:rsid w:val="002D394A"/>
    <w:rsid w:val="002D6BB5"/>
    <w:rsid w:val="002E2362"/>
    <w:rsid w:val="002E7919"/>
    <w:rsid w:val="002E7D59"/>
    <w:rsid w:val="00301B12"/>
    <w:rsid w:val="00302D2A"/>
    <w:rsid w:val="003033E7"/>
    <w:rsid w:val="00304C9A"/>
    <w:rsid w:val="00314C78"/>
    <w:rsid w:val="003311FC"/>
    <w:rsid w:val="003336B0"/>
    <w:rsid w:val="003371F8"/>
    <w:rsid w:val="00346FE1"/>
    <w:rsid w:val="00354DAD"/>
    <w:rsid w:val="00357EAF"/>
    <w:rsid w:val="0036090E"/>
    <w:rsid w:val="003636AF"/>
    <w:rsid w:val="00376961"/>
    <w:rsid w:val="00376CA0"/>
    <w:rsid w:val="00381D68"/>
    <w:rsid w:val="00387C58"/>
    <w:rsid w:val="003952AC"/>
    <w:rsid w:val="003A6CF6"/>
    <w:rsid w:val="003B5678"/>
    <w:rsid w:val="003D50B1"/>
    <w:rsid w:val="003E6C88"/>
    <w:rsid w:val="003E6E22"/>
    <w:rsid w:val="003E7707"/>
    <w:rsid w:val="003F29BD"/>
    <w:rsid w:val="003F57CB"/>
    <w:rsid w:val="003F5C9B"/>
    <w:rsid w:val="00403EA7"/>
    <w:rsid w:val="004072DD"/>
    <w:rsid w:val="004103C1"/>
    <w:rsid w:val="0041098A"/>
    <w:rsid w:val="004324D4"/>
    <w:rsid w:val="004365FF"/>
    <w:rsid w:val="00444D3B"/>
    <w:rsid w:val="00451126"/>
    <w:rsid w:val="0046260B"/>
    <w:rsid w:val="004629B3"/>
    <w:rsid w:val="004631A4"/>
    <w:rsid w:val="00467B5E"/>
    <w:rsid w:val="00472D61"/>
    <w:rsid w:val="00475A96"/>
    <w:rsid w:val="00482B9E"/>
    <w:rsid w:val="00485E45"/>
    <w:rsid w:val="004939DF"/>
    <w:rsid w:val="00494B3C"/>
    <w:rsid w:val="004A00A0"/>
    <w:rsid w:val="004A2903"/>
    <w:rsid w:val="004A32B8"/>
    <w:rsid w:val="004A7B87"/>
    <w:rsid w:val="004D768D"/>
    <w:rsid w:val="004E1E8B"/>
    <w:rsid w:val="004E2B5F"/>
    <w:rsid w:val="004E5F43"/>
    <w:rsid w:val="004E74A7"/>
    <w:rsid w:val="004E7F9F"/>
    <w:rsid w:val="004F0207"/>
    <w:rsid w:val="004F1442"/>
    <w:rsid w:val="00510671"/>
    <w:rsid w:val="00510B4A"/>
    <w:rsid w:val="005152F9"/>
    <w:rsid w:val="00516233"/>
    <w:rsid w:val="0052009A"/>
    <w:rsid w:val="00521DC8"/>
    <w:rsid w:val="005240AB"/>
    <w:rsid w:val="00526D4C"/>
    <w:rsid w:val="005329AA"/>
    <w:rsid w:val="005335E1"/>
    <w:rsid w:val="00540298"/>
    <w:rsid w:val="00540997"/>
    <w:rsid w:val="00546191"/>
    <w:rsid w:val="005700B5"/>
    <w:rsid w:val="00576C47"/>
    <w:rsid w:val="00585BA9"/>
    <w:rsid w:val="00590DAE"/>
    <w:rsid w:val="005948E9"/>
    <w:rsid w:val="005A1D0C"/>
    <w:rsid w:val="005A1DA0"/>
    <w:rsid w:val="005B0B77"/>
    <w:rsid w:val="005B17BC"/>
    <w:rsid w:val="005B6E6B"/>
    <w:rsid w:val="005C02F7"/>
    <w:rsid w:val="005D11BE"/>
    <w:rsid w:val="005D2850"/>
    <w:rsid w:val="005D5694"/>
    <w:rsid w:val="005F26F8"/>
    <w:rsid w:val="006168F0"/>
    <w:rsid w:val="00623CBD"/>
    <w:rsid w:val="00625BB4"/>
    <w:rsid w:val="006267A1"/>
    <w:rsid w:val="00635720"/>
    <w:rsid w:val="006430AE"/>
    <w:rsid w:val="00644E6F"/>
    <w:rsid w:val="00657780"/>
    <w:rsid w:val="00660F21"/>
    <w:rsid w:val="006613B5"/>
    <w:rsid w:val="00664AAD"/>
    <w:rsid w:val="006655E5"/>
    <w:rsid w:val="00665F41"/>
    <w:rsid w:val="006765D0"/>
    <w:rsid w:val="00682BF3"/>
    <w:rsid w:val="00692D6C"/>
    <w:rsid w:val="006A55C3"/>
    <w:rsid w:val="006A6AC9"/>
    <w:rsid w:val="006B01B5"/>
    <w:rsid w:val="006B2D8B"/>
    <w:rsid w:val="006B42A1"/>
    <w:rsid w:val="006C4083"/>
    <w:rsid w:val="006C453C"/>
    <w:rsid w:val="006C6304"/>
    <w:rsid w:val="006F19DD"/>
    <w:rsid w:val="006F778B"/>
    <w:rsid w:val="00703729"/>
    <w:rsid w:val="007073C1"/>
    <w:rsid w:val="0071376D"/>
    <w:rsid w:val="007167E0"/>
    <w:rsid w:val="00735927"/>
    <w:rsid w:val="00735EAE"/>
    <w:rsid w:val="00736384"/>
    <w:rsid w:val="007467D8"/>
    <w:rsid w:val="007602AB"/>
    <w:rsid w:val="00770A5D"/>
    <w:rsid w:val="00784AC0"/>
    <w:rsid w:val="00786792"/>
    <w:rsid w:val="007A62EA"/>
    <w:rsid w:val="007B045B"/>
    <w:rsid w:val="007B15B3"/>
    <w:rsid w:val="007B56A4"/>
    <w:rsid w:val="007B701D"/>
    <w:rsid w:val="007C31D6"/>
    <w:rsid w:val="007F0708"/>
    <w:rsid w:val="007F4906"/>
    <w:rsid w:val="00801FEA"/>
    <w:rsid w:val="008150E0"/>
    <w:rsid w:val="00823BF0"/>
    <w:rsid w:val="00824B08"/>
    <w:rsid w:val="00824F0F"/>
    <w:rsid w:val="0082675F"/>
    <w:rsid w:val="008423DC"/>
    <w:rsid w:val="008571BC"/>
    <w:rsid w:val="0086508F"/>
    <w:rsid w:val="00865381"/>
    <w:rsid w:val="008721BA"/>
    <w:rsid w:val="00874F45"/>
    <w:rsid w:val="00884DB6"/>
    <w:rsid w:val="008962A0"/>
    <w:rsid w:val="008A3B7B"/>
    <w:rsid w:val="008B05F7"/>
    <w:rsid w:val="008D4FD4"/>
    <w:rsid w:val="008F1DDC"/>
    <w:rsid w:val="008F3AC8"/>
    <w:rsid w:val="008F64E2"/>
    <w:rsid w:val="009029FE"/>
    <w:rsid w:val="0091249E"/>
    <w:rsid w:val="009216C2"/>
    <w:rsid w:val="00926B8B"/>
    <w:rsid w:val="00942C81"/>
    <w:rsid w:val="00945048"/>
    <w:rsid w:val="00954DD3"/>
    <w:rsid w:val="0095503D"/>
    <w:rsid w:val="00997CBE"/>
    <w:rsid w:val="009A414B"/>
    <w:rsid w:val="009C72F8"/>
    <w:rsid w:val="009D75B0"/>
    <w:rsid w:val="009E6034"/>
    <w:rsid w:val="009E63E7"/>
    <w:rsid w:val="009F0D31"/>
    <w:rsid w:val="009F5A65"/>
    <w:rsid w:val="009F7570"/>
    <w:rsid w:val="00A132E9"/>
    <w:rsid w:val="00A15468"/>
    <w:rsid w:val="00A17761"/>
    <w:rsid w:val="00A40628"/>
    <w:rsid w:val="00A408B1"/>
    <w:rsid w:val="00A5332A"/>
    <w:rsid w:val="00A56599"/>
    <w:rsid w:val="00A576B1"/>
    <w:rsid w:val="00A57F1B"/>
    <w:rsid w:val="00A635F9"/>
    <w:rsid w:val="00A637DD"/>
    <w:rsid w:val="00A65D04"/>
    <w:rsid w:val="00A665D2"/>
    <w:rsid w:val="00A73362"/>
    <w:rsid w:val="00A81E1B"/>
    <w:rsid w:val="00A840B8"/>
    <w:rsid w:val="00A908E8"/>
    <w:rsid w:val="00AA5D8D"/>
    <w:rsid w:val="00AA68A0"/>
    <w:rsid w:val="00AC0B2C"/>
    <w:rsid w:val="00AC2423"/>
    <w:rsid w:val="00AC2E6B"/>
    <w:rsid w:val="00AC3FE3"/>
    <w:rsid w:val="00AD754B"/>
    <w:rsid w:val="00AE68FF"/>
    <w:rsid w:val="00AF01B5"/>
    <w:rsid w:val="00AF06DF"/>
    <w:rsid w:val="00B12BE9"/>
    <w:rsid w:val="00B12C08"/>
    <w:rsid w:val="00B1679D"/>
    <w:rsid w:val="00B226B8"/>
    <w:rsid w:val="00B356C2"/>
    <w:rsid w:val="00B361A1"/>
    <w:rsid w:val="00B36A3C"/>
    <w:rsid w:val="00B37371"/>
    <w:rsid w:val="00B37855"/>
    <w:rsid w:val="00B44530"/>
    <w:rsid w:val="00B562AE"/>
    <w:rsid w:val="00B76A29"/>
    <w:rsid w:val="00B80E31"/>
    <w:rsid w:val="00B83E29"/>
    <w:rsid w:val="00B93055"/>
    <w:rsid w:val="00B934D6"/>
    <w:rsid w:val="00B97F1A"/>
    <w:rsid w:val="00BB0E66"/>
    <w:rsid w:val="00BB166D"/>
    <w:rsid w:val="00BB252B"/>
    <w:rsid w:val="00BB553E"/>
    <w:rsid w:val="00BC3B52"/>
    <w:rsid w:val="00BC542B"/>
    <w:rsid w:val="00BC7913"/>
    <w:rsid w:val="00BE343C"/>
    <w:rsid w:val="00BF0135"/>
    <w:rsid w:val="00BF1A1E"/>
    <w:rsid w:val="00C028B1"/>
    <w:rsid w:val="00C05342"/>
    <w:rsid w:val="00C05443"/>
    <w:rsid w:val="00C108EA"/>
    <w:rsid w:val="00C10F7B"/>
    <w:rsid w:val="00C11BCC"/>
    <w:rsid w:val="00C16501"/>
    <w:rsid w:val="00C238F2"/>
    <w:rsid w:val="00C27D0B"/>
    <w:rsid w:val="00C3045B"/>
    <w:rsid w:val="00C333D4"/>
    <w:rsid w:val="00C74C94"/>
    <w:rsid w:val="00C91D2A"/>
    <w:rsid w:val="00C9211A"/>
    <w:rsid w:val="00CA22EE"/>
    <w:rsid w:val="00CA6CEC"/>
    <w:rsid w:val="00CA6EEC"/>
    <w:rsid w:val="00CC6290"/>
    <w:rsid w:val="00CE1799"/>
    <w:rsid w:val="00CE19FE"/>
    <w:rsid w:val="00CE2A11"/>
    <w:rsid w:val="00CE5851"/>
    <w:rsid w:val="00D03CCC"/>
    <w:rsid w:val="00D04ADC"/>
    <w:rsid w:val="00D04AE3"/>
    <w:rsid w:val="00D1079B"/>
    <w:rsid w:val="00D14FAB"/>
    <w:rsid w:val="00D1764F"/>
    <w:rsid w:val="00D40053"/>
    <w:rsid w:val="00D40AC7"/>
    <w:rsid w:val="00D44840"/>
    <w:rsid w:val="00D47B9F"/>
    <w:rsid w:val="00D609B5"/>
    <w:rsid w:val="00D70211"/>
    <w:rsid w:val="00D7104B"/>
    <w:rsid w:val="00D7137C"/>
    <w:rsid w:val="00D73009"/>
    <w:rsid w:val="00D76593"/>
    <w:rsid w:val="00D820A4"/>
    <w:rsid w:val="00D84B90"/>
    <w:rsid w:val="00D87C05"/>
    <w:rsid w:val="00D91BC4"/>
    <w:rsid w:val="00D91C14"/>
    <w:rsid w:val="00DA598E"/>
    <w:rsid w:val="00DB4EA6"/>
    <w:rsid w:val="00DB5233"/>
    <w:rsid w:val="00DC16CC"/>
    <w:rsid w:val="00DC2956"/>
    <w:rsid w:val="00DD3074"/>
    <w:rsid w:val="00DD588E"/>
    <w:rsid w:val="00DD7BE4"/>
    <w:rsid w:val="00DE5049"/>
    <w:rsid w:val="00DE61BF"/>
    <w:rsid w:val="00DF2BB5"/>
    <w:rsid w:val="00DF3BAE"/>
    <w:rsid w:val="00E041EC"/>
    <w:rsid w:val="00E0658C"/>
    <w:rsid w:val="00E07DF1"/>
    <w:rsid w:val="00E1181D"/>
    <w:rsid w:val="00E25F8C"/>
    <w:rsid w:val="00E26781"/>
    <w:rsid w:val="00E316BD"/>
    <w:rsid w:val="00E37B09"/>
    <w:rsid w:val="00E45AD5"/>
    <w:rsid w:val="00E4723A"/>
    <w:rsid w:val="00E50523"/>
    <w:rsid w:val="00E52C00"/>
    <w:rsid w:val="00E55244"/>
    <w:rsid w:val="00E5737B"/>
    <w:rsid w:val="00E614D5"/>
    <w:rsid w:val="00E70455"/>
    <w:rsid w:val="00E735CE"/>
    <w:rsid w:val="00E84560"/>
    <w:rsid w:val="00E864A8"/>
    <w:rsid w:val="00E92EDE"/>
    <w:rsid w:val="00EB07A4"/>
    <w:rsid w:val="00EC1D5F"/>
    <w:rsid w:val="00EF300B"/>
    <w:rsid w:val="00EF33E8"/>
    <w:rsid w:val="00EF4A9A"/>
    <w:rsid w:val="00F013DE"/>
    <w:rsid w:val="00F018B0"/>
    <w:rsid w:val="00F02682"/>
    <w:rsid w:val="00F04178"/>
    <w:rsid w:val="00F26BD2"/>
    <w:rsid w:val="00F3147C"/>
    <w:rsid w:val="00F32707"/>
    <w:rsid w:val="00F32E0B"/>
    <w:rsid w:val="00F34403"/>
    <w:rsid w:val="00F3697D"/>
    <w:rsid w:val="00F53C44"/>
    <w:rsid w:val="00F64BE7"/>
    <w:rsid w:val="00F64F79"/>
    <w:rsid w:val="00F656E4"/>
    <w:rsid w:val="00F7508B"/>
    <w:rsid w:val="00F80E19"/>
    <w:rsid w:val="00F901D9"/>
    <w:rsid w:val="00F90D0A"/>
    <w:rsid w:val="00F912B3"/>
    <w:rsid w:val="00FA1800"/>
    <w:rsid w:val="00FA1E78"/>
    <w:rsid w:val="00FA565E"/>
    <w:rsid w:val="00FE4E86"/>
    <w:rsid w:val="00FF75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3011"/>
    <o:shapelayout v:ext="edit">
      <o:idmap v:ext="edit" data="1"/>
    </o:shapelayout>
  </w:shapeDefaults>
  <w:decimalSymbol w:val=","/>
  <w:listSeparator w:val=";"/>
  <w14:docId w14:val="4A9C8B64"/>
  <w15:chartTrackingRefBased/>
  <w15:docId w15:val="{3CD59F14-1B04-4062-A2BC-01911EDDE2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8D4FD4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8D4FD4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8D4FD4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8D4FD4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8D4FD4"/>
    <w:pPr>
      <w:keepNext/>
      <w:numPr>
        <w:ilvl w:val="3"/>
        <w:numId w:val="3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8D4FD4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8D4FD4"/>
    <w:pPr>
      <w:numPr>
        <w:ilvl w:val="5"/>
        <w:numId w:val="3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8D4FD4"/>
    <w:pPr>
      <w:numPr>
        <w:ilvl w:val="6"/>
        <w:numId w:val="3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8D4FD4"/>
    <w:pPr>
      <w:numPr>
        <w:ilvl w:val="7"/>
        <w:numId w:val="3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8D4FD4"/>
    <w:pPr>
      <w:numPr>
        <w:ilvl w:val="8"/>
        <w:numId w:val="3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8D4FD4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8D4FD4"/>
  </w:style>
  <w:style w:type="paragraph" w:customStyle="1" w:styleId="plattetekst">
    <w:name w:val="platte tekst"/>
    <w:basedOn w:val="Standaard"/>
    <w:link w:val="plattetekstChar"/>
    <w:rsid w:val="008D4FD4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8D4FD4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8D4FD4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8D4FD4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8D4FD4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8D4FD4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8D4FD4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8D4FD4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8D4FD4"/>
    <w:pPr>
      <w:shd w:val="clear" w:color="auto" w:fill="FF0000"/>
    </w:pPr>
  </w:style>
  <w:style w:type="paragraph" w:styleId="Ballontekst">
    <w:name w:val="Balloon Text"/>
    <w:basedOn w:val="Standaard"/>
    <w:semiHidden/>
    <w:rsid w:val="008D4FD4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8D4FD4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8D4FD4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8D4FD4"/>
    <w:rPr>
      <w:rFonts w:ascii="Arial" w:hAnsi="Arial"/>
      <w:sz w:val="16"/>
    </w:rPr>
  </w:style>
  <w:style w:type="paragraph" w:customStyle="1" w:styleId="jaartal">
    <w:name w:val="jaartal"/>
    <w:basedOn w:val="Standaard"/>
    <w:rsid w:val="008D4FD4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8D4FD4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8D4FD4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8D4FD4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8D4FD4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8D4FD4"/>
    <w:rPr>
      <w:szCs w:val="20"/>
      <w:lang w:eastAsia="en-US"/>
    </w:rPr>
  </w:style>
  <w:style w:type="character" w:customStyle="1" w:styleId="leesverder">
    <w:name w:val="leesverder"/>
    <w:rsid w:val="008D4FD4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8D4FD4"/>
    <w:pPr>
      <w:numPr>
        <w:numId w:val="4"/>
      </w:numPr>
    </w:pPr>
  </w:style>
  <w:style w:type="paragraph" w:customStyle="1" w:styleId="vraag">
    <w:name w:val="vraag"/>
    <w:basedOn w:val="plattetekst"/>
    <w:next w:val="plattetekst"/>
    <w:rsid w:val="008D4FD4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8D4FD4"/>
  </w:style>
  <w:style w:type="paragraph" w:customStyle="1" w:styleId="nummering">
    <w:name w:val="nummering"/>
    <w:basedOn w:val="plattetekst"/>
    <w:rsid w:val="008D4FD4"/>
    <w:pPr>
      <w:numPr>
        <w:numId w:val="3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8D4FD4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8D4FD4"/>
  </w:style>
  <w:style w:type="paragraph" w:customStyle="1" w:styleId="opsomming">
    <w:name w:val="opsomming"/>
    <w:basedOn w:val="plattetekst"/>
    <w:link w:val="opsommingCharChar"/>
    <w:rsid w:val="008D4FD4"/>
    <w:pPr>
      <w:numPr>
        <w:numId w:val="38"/>
      </w:numPr>
    </w:pPr>
    <w:rPr>
      <w:szCs w:val="20"/>
    </w:rPr>
  </w:style>
  <w:style w:type="character" w:customStyle="1" w:styleId="opsommingChar">
    <w:name w:val="opsomming Char"/>
    <w:rsid w:val="00047E2B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8D4FD4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8D4FD4"/>
    <w:pPr>
      <w:numPr>
        <w:ilvl w:val="2"/>
      </w:numPr>
      <w:tabs>
        <w:tab w:val="left" w:pos="794"/>
      </w:tabs>
    </w:pPr>
  </w:style>
  <w:style w:type="character" w:styleId="Paginanummer">
    <w:name w:val="page number"/>
    <w:basedOn w:val="Standaardalinea-lettertype"/>
    <w:rsid w:val="008D4FD4"/>
  </w:style>
  <w:style w:type="character" w:customStyle="1" w:styleId="pagnr">
    <w:name w:val="pagnr"/>
    <w:rsid w:val="008D4FD4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8D4FD4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8D4FD4"/>
    <w:rPr>
      <w:rFonts w:ascii="Arial" w:hAnsi="Arial"/>
      <w:sz w:val="18"/>
    </w:rPr>
  </w:style>
  <w:style w:type="character" w:customStyle="1" w:styleId="sdu">
    <w:name w:val="sdu"/>
    <w:rsid w:val="008D4FD4"/>
    <w:rPr>
      <w:rFonts w:ascii="Arial" w:hAnsi="Arial"/>
      <w:spacing w:val="4"/>
      <w:sz w:val="14"/>
    </w:rPr>
  </w:style>
  <w:style w:type="character" w:customStyle="1" w:styleId="streepjes">
    <w:name w:val="streepjes"/>
    <w:rsid w:val="008D4FD4"/>
    <w:rPr>
      <w:spacing w:val="0"/>
      <w:w w:val="100"/>
      <w:kern w:val="0"/>
      <w:position w:val="0"/>
    </w:rPr>
  </w:style>
  <w:style w:type="character" w:customStyle="1" w:styleId="subscript">
    <w:name w:val="subscript"/>
    <w:rsid w:val="008D4FD4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8D4FD4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8D4FD4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8D4FD4"/>
    <w:rPr>
      <w:vanish/>
    </w:rPr>
  </w:style>
  <w:style w:type="paragraph" w:customStyle="1" w:styleId="voetnoot">
    <w:name w:val="voetnoot"/>
    <w:basedOn w:val="plattetekst"/>
    <w:rsid w:val="008D4FD4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8D4FD4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8D4FD4"/>
    <w:pPr>
      <w:ind w:left="-794" w:hanging="397"/>
    </w:pPr>
  </w:style>
  <w:style w:type="paragraph" w:styleId="Voettekst0">
    <w:name w:val="footer"/>
    <w:basedOn w:val="Standaard"/>
    <w:link w:val="VoettekstChar"/>
    <w:rsid w:val="008D4FD4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8D4FD4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langevaknaam">
    <w:name w:val="langevaknaam"/>
    <w:basedOn w:val="balkvoorop"/>
    <w:rsid w:val="0025336C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character" w:styleId="Verwijzingopmerking">
    <w:name w:val="annotation reference"/>
    <w:rsid w:val="00302D2A"/>
    <w:rPr>
      <w:sz w:val="16"/>
      <w:szCs w:val="16"/>
    </w:rPr>
  </w:style>
  <w:style w:type="paragraph" w:styleId="Tekstopmerking">
    <w:name w:val="annotation text"/>
    <w:basedOn w:val="Standaard"/>
    <w:link w:val="TekstopmerkingChar"/>
    <w:rsid w:val="00302D2A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link w:val="Tekstopmerking"/>
    <w:rsid w:val="00302D2A"/>
    <w:rPr>
      <w:rFonts w:ascii="Arial" w:hAnsi="Arial"/>
      <w:spacing w:val="6"/>
    </w:rPr>
  </w:style>
  <w:style w:type="paragraph" w:styleId="Onderwerpvanopmerking">
    <w:name w:val="annotation subject"/>
    <w:basedOn w:val="Tekstopmerking"/>
    <w:next w:val="Tekstopmerking"/>
    <w:link w:val="OnderwerpvanopmerkingChar"/>
    <w:rsid w:val="00302D2A"/>
    <w:rPr>
      <w:b/>
      <w:bCs/>
    </w:rPr>
  </w:style>
  <w:style w:type="character" w:customStyle="1" w:styleId="OnderwerpvanopmerkingChar">
    <w:name w:val="Onderwerp van opmerking Char"/>
    <w:link w:val="Onderwerpvanopmerking"/>
    <w:rsid w:val="00302D2A"/>
    <w:rPr>
      <w:rFonts w:ascii="Arial" w:hAnsi="Arial"/>
      <w:b/>
      <w:bCs/>
      <w:spacing w:val="6"/>
    </w:rPr>
  </w:style>
  <w:style w:type="paragraph" w:customStyle="1" w:styleId="bijlagepasuitdelen">
    <w:name w:val="bijlagepasuitdelen"/>
    <w:basedOn w:val="plattetekst"/>
    <w:next w:val="plattetekst"/>
    <w:rsid w:val="008D4FD4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8D4FD4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8D4FD4"/>
    <w:pPr>
      <w:numPr>
        <w:ilvl w:val="1"/>
      </w:numPr>
    </w:pPr>
  </w:style>
  <w:style w:type="character" w:customStyle="1" w:styleId="VoettekstChar">
    <w:name w:val="Voettekst Char"/>
    <w:link w:val="Voettekst0"/>
    <w:rsid w:val="006B42A1"/>
    <w:rPr>
      <w:rFonts w:ascii="Arial" w:hAnsi="Arial"/>
      <w:spacing w:val="6"/>
      <w:sz w:val="24"/>
      <w:szCs w:val="24"/>
    </w:rPr>
  </w:style>
  <w:style w:type="paragraph" w:styleId="Lijstalinea">
    <w:name w:val="List Paragraph"/>
    <w:basedOn w:val="Standaard"/>
    <w:uiPriority w:val="34"/>
    <w:qFormat/>
    <w:rsid w:val="006B42A1"/>
    <w:pPr>
      <w:ind w:left="720"/>
      <w:contextualSpacing/>
    </w:pPr>
    <w:rPr>
      <w:rFonts w:eastAsia="Calibri"/>
    </w:rPr>
  </w:style>
  <w:style w:type="character" w:customStyle="1" w:styleId="opsommingCharChar">
    <w:name w:val="opsomming Char Char"/>
    <w:link w:val="opsomming"/>
    <w:rsid w:val="008D4FD4"/>
    <w:rPr>
      <w:rFonts w:ascii="Arial" w:hAnsi="Arial" w:cs="Arial"/>
      <w:spacing w:val="6"/>
      <w:sz w:val="24"/>
      <w:lang w:eastAsia="en-US"/>
    </w:rPr>
  </w:style>
  <w:style w:type="character" w:customStyle="1" w:styleId="vraagnummer">
    <w:name w:val="vraagnummer"/>
    <w:rsid w:val="008D4FD4"/>
    <w:rPr>
      <w:rFonts w:ascii="Arial" w:hAnsi="Arial"/>
      <w:b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footer" Target="footer2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image" Target="media/image8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um_x0020_bron xmlns="da9a49ea-69e4-452c-ba6e-9f1e122f2752" xsi:nil="true"/>
    <Status xmlns="da9a49ea-69e4-452c-ba6e-9f1e122f2752">Concept</Status>
    <Bron_x0020_rechten_x0020_geregeld xmlns="da9a49ea-69e4-452c-ba6e-9f1e122f2752" xsi:nil="true"/>
    <Aangeleverd_x0020_door xmlns="da9a49ea-69e4-452c-ba6e-9f1e122f2752">
      <UserInfo>
        <DisplayName/>
        <AccountId xsi:nil="true"/>
        <AccountType/>
      </UserInfo>
    </Aangeleverd_x0020_door>
    <Examenjaar_x002f_Afnameperiode xmlns="da9a49ea-69e4-452c-ba6e-9f1e122f2752" xsi:nil="true"/>
    <Niveau xmlns="da9a49ea-69e4-452c-ba6e-9f1e122f2752">
      <Value>vmbo</Value>
    </Niveau>
    <Soort_x0020_document xmlns="da9a49ea-69e4-452c-ba6e-9f1e122f2752">Tekst</Soort_x0020_document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E11E6CCD25CD342B1CD6DF62E654482" ma:contentTypeVersion="9" ma:contentTypeDescription="Een nieuw document maken." ma:contentTypeScope="" ma:versionID="e0ef1128ad76018b7a22937dac08d132">
  <xsd:schema xmlns:xsd="http://www.w3.org/2001/XMLSchema" xmlns:xs="http://www.w3.org/2001/XMLSchema" xmlns:p="http://schemas.microsoft.com/office/2006/metadata/properties" xmlns:ns2="da9a49ea-69e4-452c-ba6e-9f1e122f2752" xmlns:ns3="3811ed8e-b6ce-4e73-a09f-49394faebaac" targetNamespace="http://schemas.microsoft.com/office/2006/metadata/properties" ma:root="true" ma:fieldsID="cf54dfff8a100bcca5dc9044809e7512" ns2:_="" ns3:_="">
    <xsd:import namespace="da9a49ea-69e4-452c-ba6e-9f1e122f2752"/>
    <xsd:import namespace="3811ed8e-b6ce-4e73-a09f-49394faebaac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Soort_x0020_document" minOccurs="0"/>
                <xsd:element ref="ns2:Datum_x0020_bron" minOccurs="0"/>
                <xsd:element ref="ns2:Bron_x0020_rechten_x0020_geregeld" minOccurs="0"/>
                <xsd:element ref="ns2:Niveau" minOccurs="0"/>
                <xsd:element ref="ns2:Aangeleverd_x0020_door" minOccurs="0"/>
                <xsd:element ref="ns2:Examenjaar_x002f_Afnameperiode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9a49ea-69e4-452c-ba6e-9f1e122f2752" elementFormDefault="qualified">
    <xsd:import namespace="http://schemas.microsoft.com/office/2006/documentManagement/types"/>
    <xsd:import namespace="http://schemas.microsoft.com/office/infopath/2007/PartnerControls"/>
    <xsd:element name="Status" ma:index="1" nillable="true" ma:displayName="Status" ma:default="Concept" ma:format="Dropdown" ma:internalName="Status">
      <xsd:simpleType>
        <xsd:restriction base="dms:Choice">
          <xsd:enumeration value="Concept"/>
          <xsd:enumeration value="Tekstbeoordeling door CG"/>
          <xsd:enumeration value="Tekstbeoordeling door VC"/>
          <xsd:enumeration value="Tekst goedgekeurd en op plank"/>
          <xsd:enumeration value="Tekst in gebruik"/>
          <xsd:enumeration value="Tekst aanpassen en opnieuw voorleggen"/>
          <xsd:enumeration value="Twijfel"/>
          <xsd:enumeration value="Tekst afgekeurd"/>
        </xsd:restriction>
      </xsd:simpleType>
    </xsd:element>
    <xsd:element name="Soort_x0020_document" ma:index="2" nillable="true" ma:displayName="Soort document" ma:default="Tekst" ma:format="Dropdown" ma:internalName="Soort_x0020_document">
      <xsd:simpleType>
        <xsd:restriction base="dms:Choice">
          <xsd:enumeration value="Beoordelingsformulier CG"/>
          <xsd:enumeration value="Beoordelingsformulier VC"/>
          <xsd:enumeration value="Reactie"/>
          <xsd:enumeration value="Tekst"/>
          <xsd:enumeration value="Anders"/>
        </xsd:restriction>
      </xsd:simpleType>
    </xsd:element>
    <xsd:element name="Datum_x0020_bron" ma:index="4" nillable="true" ma:displayName="Datum bron" ma:format="DateOnly" ma:internalName="Datum_x0020_bron">
      <xsd:simpleType>
        <xsd:restriction base="dms:DateTime"/>
      </xsd:simpleType>
    </xsd:element>
    <xsd:element name="Bron_x0020_rechten_x0020_geregeld" ma:index="5" nillable="true" ma:displayName="Rechten geregeld" ma:format="Dropdown" ma:internalName="Bron_x0020_rechten_x0020_geregeld">
      <xsd:simpleType>
        <xsd:restriction base="dms:Choice">
          <xsd:enumeration value="Ja"/>
          <xsd:enumeration value="Nee"/>
          <xsd:enumeration value="N.v.t."/>
        </xsd:restriction>
      </xsd:simpleType>
    </xsd:element>
    <xsd:element name="Niveau" ma:index="6" nillable="true" ma:displayName="Niveau" ma:default="vmbo" ma:internalName="Niveau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vmbo"/>
                    <xsd:enumeration value="havo"/>
                    <xsd:enumeration value="vwo"/>
                  </xsd:restriction>
                </xsd:simpleType>
              </xsd:element>
            </xsd:sequence>
          </xsd:extension>
        </xsd:complexContent>
      </xsd:complexType>
    </xsd:element>
    <xsd:element name="Aangeleverd_x0020_door" ma:index="7" nillable="true" ma:displayName="Aangeleverd door" ma:list="UserInfo" ma:SearchPeopleOnly="false" ma:SharePointGroup="0" ma:internalName="Aangeleverd_x0020_doo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xamenjaar_x002f_Afnameperiode" ma:index="14" nillable="true" ma:displayName="Examenjaar/Afnameperiode" ma:format="Dropdown" ma:internalName="Examenjaar_x002f_Afnameperiode">
      <xsd:simpleType>
        <xsd:restriction base="dms:Choice">
          <xsd:enumeration value="2018"/>
          <xsd:enumeration value="2018-1"/>
          <xsd:enumeration value="2018-2"/>
          <xsd:enumeration value="2018-3"/>
          <xsd:enumeration value="2019"/>
          <xsd:enumeration value="2019-1"/>
          <xsd:enumeration value="2019-2"/>
          <xsd:enumeration value="2019-3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11ed8e-b6ce-4e73-a09f-49394faebaac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0" ma:displayName="Inhoudstype"/>
        <xsd:element ref="dc:title" minOccurs="0" maxOccurs="1" ma:index="3" ma:displayName="Afkomst bron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BDDCD1E-E69C-4702-9596-6F98559EF48E}">
  <ds:schemaRefs>
    <ds:schemaRef ds:uri="http://purl.org/dc/elements/1.1/"/>
    <ds:schemaRef ds:uri="da9a49ea-69e4-452c-ba6e-9f1e122f2752"/>
    <ds:schemaRef ds:uri="http://purl.org/dc/terms/"/>
    <ds:schemaRef ds:uri="3811ed8e-b6ce-4e73-a09f-49394faebaac"/>
    <ds:schemaRef ds:uri="http://schemas.openxmlformats.org/package/2006/metadata/core-properties"/>
    <ds:schemaRef ds:uri="http://schemas.microsoft.com/office/2006/documentManagement/types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1D633331-6228-47F1-BD57-43083DBC0E3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9a49ea-69e4-452c-ba6e-9f1e122f2752"/>
    <ds:schemaRef ds:uri="3811ed8e-b6ce-4e73-a09f-49394faebaa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1A81F6C-AB16-4D27-BF08-BF67B2A17F1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6470571-37D8-4654-AB72-877B28AD875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16</TotalTime>
  <Pages>5</Pages>
  <Words>732</Words>
  <Characters>4031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Marieke de Back - Abbes</dc:creator>
  <cp:lastModifiedBy>Marieke de Back - Abbes</cp:lastModifiedBy>
  <cp:revision>9</cp:revision>
  <cp:lastPrinted>2020-02-11T14:55:00Z</cp:lastPrinted>
  <dcterms:created xsi:type="dcterms:W3CDTF">2022-07-22T09:31:00Z</dcterms:created>
  <dcterms:modified xsi:type="dcterms:W3CDTF">2022-09-07T08:17:00Z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0x0101009E11E6CCD25CD342B1CD6DF62E654482</vt:lpwstr>
  </property>
</Properties>
</file>